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75456F" w:rsidP="00A65E53" w14:paraId="354D6B67" w14:textId="77777777">
      <w:pPr>
        <w:pStyle w:val="datumtevilka"/>
        <w:spacing w:line="288" w:lineRule="auto"/>
      </w:pPr>
    </w:p>
    <w:p w:rsidR="0075456F" w:rsidP="00A65E53" w14:paraId="7E995688" w14:textId="77777777">
      <w:pPr>
        <w:pStyle w:val="datumtevilka"/>
        <w:spacing w:line="288" w:lineRule="auto"/>
      </w:pPr>
    </w:p>
    <w:p w:rsidR="0075456F" w:rsidP="00A65E53" w14:paraId="3005AFFD" w14:textId="77777777">
      <w:pPr>
        <w:pStyle w:val="datumtevilka"/>
        <w:spacing w:line="288" w:lineRule="auto"/>
      </w:pPr>
    </w:p>
    <w:p w:rsidR="0075456F" w:rsidP="00A65E53" w14:paraId="7B3ECC0D" w14:textId="77777777">
      <w:pPr>
        <w:pStyle w:val="datumtevilka"/>
        <w:spacing w:line="288" w:lineRule="auto"/>
      </w:pPr>
    </w:p>
    <w:p w:rsidR="00A65E53" w:rsidRPr="007B3B76" w:rsidP="00A65E53" w14:paraId="40281BDF" w14:textId="653D49A3">
      <w:pPr>
        <w:pStyle w:val="datumtevilka"/>
        <w:spacing w:line="288" w:lineRule="auto"/>
      </w:pPr>
      <w:r w:rsidRPr="007B3B76">
        <w:t xml:space="preserve">Številka: </w:t>
      </w:r>
      <w:r w:rsidRPr="007B3B76">
        <w:tab/>
      </w:r>
      <w:bookmarkStart w:id="0" w:name="Klasifikacija"/>
      <w:r w:rsidRPr="007B3B76">
        <w:t>430-459/2025-2</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19. 11. 2025</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401BBBB1" w14:textId="77777777"/>
    <w:p w:rsidR="00E44A00" w:rsidRPr="008D09DB" w:rsidP="00E44A00" w14:paraId="02FC5A75"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3228EF" w:rsidP="00F60F88" w14:paraId="24DAE6C3" w14:textId="77777777">
      <w:pPr>
        <w:jc w:val="center"/>
        <w:rPr>
          <w:b/>
          <w:bCs/>
        </w:rPr>
      </w:pPr>
      <w:r w:rsidRPr="003228EF">
        <w:rPr>
          <w:b/>
          <w:bCs/>
        </w:rPr>
        <w:t>RAZPISNA DOKUMENTACIJA</w:t>
      </w:r>
    </w:p>
    <w:p w:rsidR="00E44A00" w:rsidRPr="003228EF" w:rsidP="00E44A00" w14:paraId="78626475" w14:textId="77777777">
      <w:pPr>
        <w:tabs>
          <w:tab w:val="left" w:pos="6237"/>
        </w:tabs>
        <w:spacing w:line="288" w:lineRule="auto"/>
        <w:jc w:val="center"/>
        <w:rPr>
          <w:b/>
          <w:szCs w:val="20"/>
        </w:rPr>
      </w:pPr>
    </w:p>
    <w:p w:rsidR="00E44A00" w:rsidRPr="003228EF" w:rsidP="00E44A00" w14:paraId="71B4CBEB" w14:textId="77777777">
      <w:pPr>
        <w:tabs>
          <w:tab w:val="left" w:pos="6237"/>
        </w:tabs>
        <w:spacing w:line="288" w:lineRule="auto"/>
        <w:jc w:val="center"/>
        <w:rPr>
          <w:b/>
          <w:szCs w:val="20"/>
        </w:rPr>
      </w:pPr>
      <w:r w:rsidRPr="003228EF">
        <w:rPr>
          <w:b/>
          <w:szCs w:val="20"/>
        </w:rPr>
        <w:t>za</w:t>
      </w:r>
    </w:p>
    <w:p w:rsidR="00E44A00" w:rsidRPr="003228EF" w:rsidP="00E44A00" w14:paraId="3FFFFA78" w14:textId="77777777">
      <w:pPr>
        <w:tabs>
          <w:tab w:val="left" w:pos="6237"/>
        </w:tabs>
        <w:spacing w:line="288" w:lineRule="auto"/>
        <w:jc w:val="center"/>
        <w:rPr>
          <w:b/>
          <w:szCs w:val="20"/>
        </w:rPr>
      </w:pPr>
    </w:p>
    <w:p w:rsidR="00E44A00" w:rsidRPr="003228EF" w:rsidP="00E44A00" w14:paraId="5A38B06C" w14:textId="77777777">
      <w:pPr>
        <w:tabs>
          <w:tab w:val="left" w:pos="6237"/>
        </w:tabs>
        <w:spacing w:line="288" w:lineRule="auto"/>
        <w:jc w:val="center"/>
        <w:rPr>
          <w:b/>
          <w:szCs w:val="20"/>
        </w:rPr>
      </w:pPr>
      <w:r w:rsidRPr="003228EF">
        <w:rPr>
          <w:b/>
          <w:szCs w:val="20"/>
        </w:rPr>
        <w:t>oddajo javnega naročila po odprtem postopku</w:t>
      </w:r>
    </w:p>
    <w:p w:rsidR="00E44A00" w:rsidRPr="003228EF" w:rsidP="00E44A00" w14:paraId="4BD50F7A" w14:textId="77777777">
      <w:pPr>
        <w:tabs>
          <w:tab w:val="left" w:pos="6237"/>
        </w:tabs>
        <w:spacing w:line="288" w:lineRule="auto"/>
        <w:jc w:val="center"/>
        <w:rPr>
          <w:b/>
          <w:szCs w:val="20"/>
        </w:rPr>
      </w:pPr>
    </w:p>
    <w:p w:rsidR="00E44A00" w:rsidRPr="003228EF" w:rsidP="00E44A00" w14:paraId="47BF98E8" w14:textId="39177D74">
      <w:pPr>
        <w:tabs>
          <w:tab w:val="left" w:pos="6237"/>
        </w:tabs>
        <w:spacing w:line="288" w:lineRule="auto"/>
        <w:jc w:val="center"/>
        <w:rPr>
          <w:b/>
          <w:szCs w:val="20"/>
        </w:rPr>
      </w:pPr>
      <w:r w:rsidRPr="003228EF">
        <w:rPr>
          <w:b/>
          <w:szCs w:val="20"/>
        </w:rPr>
        <w:t>Nakup zmogljivejše računalniške opreme</w:t>
      </w:r>
    </w:p>
    <w:p w:rsidR="005D2D68" w:rsidRPr="003228EF" w:rsidP="00E44A00" w14:paraId="1C59D11A" w14:textId="77777777">
      <w:pPr>
        <w:tabs>
          <w:tab w:val="left" w:pos="6237"/>
        </w:tabs>
        <w:spacing w:line="288" w:lineRule="auto"/>
        <w:jc w:val="center"/>
        <w:rPr>
          <w:b/>
          <w:szCs w:val="20"/>
        </w:rPr>
      </w:pPr>
    </w:p>
    <w:p w:rsidR="00E44A00" w:rsidRPr="003228EF" w:rsidP="00E44A00" w14:paraId="3CB79D99" w14:textId="3B690857">
      <w:pPr>
        <w:tabs>
          <w:tab w:val="left" w:pos="6237"/>
        </w:tabs>
        <w:spacing w:line="288" w:lineRule="auto"/>
        <w:jc w:val="center"/>
        <w:rPr>
          <w:b/>
          <w:szCs w:val="20"/>
        </w:rPr>
      </w:pPr>
      <w:r w:rsidRPr="003228EF">
        <w:rPr>
          <w:b/>
          <w:szCs w:val="20"/>
        </w:rPr>
        <w:t xml:space="preserve">MORS </w:t>
      </w:r>
      <w:r w:rsidRPr="003228EF" w:rsidR="003228EF">
        <w:rPr>
          <w:b/>
          <w:szCs w:val="20"/>
        </w:rPr>
        <w:t>379/2025</w:t>
      </w:r>
      <w:r w:rsidRPr="003228EF">
        <w:rPr>
          <w:b/>
          <w:szCs w:val="20"/>
        </w:rPr>
        <w:t>-ODP</w:t>
      </w:r>
    </w:p>
    <w:p w:rsidR="005D2D68" w:rsidRPr="003228EF" w:rsidP="00E44A00" w14:paraId="6B25D789" w14:textId="77777777">
      <w:pPr>
        <w:tabs>
          <w:tab w:val="left" w:pos="6237"/>
        </w:tabs>
        <w:spacing w:line="288" w:lineRule="auto"/>
        <w:jc w:val="center"/>
        <w:rPr>
          <w:b/>
          <w:szCs w:val="20"/>
        </w:rPr>
      </w:pPr>
    </w:p>
    <w:p w:rsidR="00E44A00" w:rsidRPr="003228EF" w:rsidP="00E44A00" w14:paraId="25CAA49F" w14:textId="77777777">
      <w:pPr>
        <w:tabs>
          <w:tab w:val="left" w:pos="6237"/>
        </w:tabs>
        <w:spacing w:line="288" w:lineRule="auto"/>
        <w:jc w:val="center"/>
        <w:rPr>
          <w:szCs w:val="20"/>
        </w:rPr>
      </w:pPr>
      <w:r w:rsidRPr="003228EF">
        <w:rPr>
          <w:szCs w:val="20"/>
        </w:rPr>
        <w:t>-----------------------------------------------------------------------------------------------------------------</w:t>
      </w:r>
    </w:p>
    <w:p w:rsidR="00E44A00" w:rsidRPr="003228EF" w:rsidP="00E44A00" w14:paraId="6A1A395B" w14:textId="77777777">
      <w:pPr>
        <w:tabs>
          <w:tab w:val="left" w:pos="6237"/>
        </w:tabs>
        <w:spacing w:line="288" w:lineRule="auto"/>
        <w:jc w:val="center"/>
        <w:rPr>
          <w:szCs w:val="20"/>
        </w:rPr>
      </w:pPr>
    </w:p>
    <w:p w:rsidR="00E44A00" w:rsidRPr="003228EF"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3228EF" w:rsidP="00E44A00" w14:paraId="687149AA" w14:textId="77777777">
      <w:pPr>
        <w:pStyle w:val="BodyText"/>
        <w:spacing w:after="0" w:line="288" w:lineRule="auto"/>
        <w:ind w:left="1418" w:hanging="1418"/>
        <w:jc w:val="both"/>
        <w:rPr>
          <w:b/>
          <w:szCs w:val="20"/>
        </w:rPr>
      </w:pPr>
      <w:r w:rsidRPr="008D09DB">
        <w:rPr>
          <w:szCs w:val="20"/>
        </w:rPr>
        <w:br w:type="page"/>
      </w:r>
      <w:r w:rsidRPr="003228EF">
        <w:rPr>
          <w:b/>
          <w:szCs w:val="20"/>
        </w:rPr>
        <w:t xml:space="preserve">NAROČNIK: </w:t>
      </w:r>
      <w:r w:rsidRPr="003228EF">
        <w:rPr>
          <w:b/>
          <w:szCs w:val="20"/>
        </w:rPr>
        <w:tab/>
      </w:r>
    </w:p>
    <w:p w:rsidR="00E44A00" w:rsidRPr="003228EF" w:rsidP="001A526E" w14:paraId="462D353E" w14:textId="44D88A9A">
      <w:pPr>
        <w:spacing w:line="288" w:lineRule="auto"/>
        <w:jc w:val="both"/>
        <w:rPr>
          <w:b/>
          <w:szCs w:val="20"/>
        </w:rPr>
      </w:pPr>
      <w:r w:rsidRPr="003228EF">
        <w:rPr>
          <w:b/>
          <w:szCs w:val="20"/>
        </w:rPr>
        <w:t xml:space="preserve">Republika Slovenija, Ministrstvo za obrambo, Vojkova cesta 55, 1000 Ljubljana, </w:t>
      </w:r>
      <w:r w:rsidRPr="003228EF">
        <w:rPr>
          <w:b/>
          <w:szCs w:val="20"/>
        </w:rPr>
        <w:t>tel</w:t>
      </w:r>
      <w:r w:rsidRPr="003228EF">
        <w:rPr>
          <w:b/>
          <w:szCs w:val="20"/>
        </w:rPr>
        <w:t xml:space="preserve">: 01/471 22 11, </w:t>
      </w:r>
      <w:r w:rsidRPr="003228EF">
        <w:rPr>
          <w:b/>
          <w:szCs w:val="20"/>
        </w:rPr>
        <w:t>fax</w:t>
      </w:r>
      <w:r w:rsidRPr="003228EF">
        <w:rPr>
          <w:b/>
          <w:szCs w:val="20"/>
        </w:rPr>
        <w:t>: 01/471 29 78; glavna.pisarna@mors.si</w:t>
      </w:r>
    </w:p>
    <w:p w:rsidR="00E44A00" w:rsidRPr="003228EF" w:rsidP="00F60F88" w14:paraId="4F605B3F" w14:textId="77777777"/>
    <w:p w:rsidR="00E44A00" w:rsidRPr="003228EF" w:rsidP="00F60F88" w14:paraId="1D9AF4A8" w14:textId="5B1E9A10">
      <w:pPr>
        <w:spacing w:after="60" w:line="276" w:lineRule="auto"/>
        <w:ind w:left="284" w:hanging="284"/>
        <w:jc w:val="both"/>
        <w:outlineLvl w:val="0"/>
        <w:rPr>
          <w:b/>
          <w:szCs w:val="20"/>
          <w:u w:val="single"/>
        </w:rPr>
      </w:pPr>
      <w:r w:rsidRPr="003228EF">
        <w:rPr>
          <w:b/>
          <w:szCs w:val="20"/>
          <w:u w:val="single"/>
        </w:rPr>
        <w:t>I.</w:t>
      </w:r>
      <w:r w:rsidRPr="003228EF">
        <w:rPr>
          <w:b/>
          <w:szCs w:val="20"/>
          <w:u w:val="single"/>
        </w:rPr>
        <w:tab/>
        <w:t>POVABILO</w:t>
      </w:r>
    </w:p>
    <w:p w:rsidR="00F60F88" w:rsidRPr="003228EF" w:rsidP="00F60F88" w14:paraId="2A865DBA" w14:textId="77777777">
      <w:pPr>
        <w:ind w:left="284" w:hanging="284"/>
      </w:pPr>
    </w:p>
    <w:p w:rsidR="00F60F88" w:rsidRPr="003228EF" w:rsidP="00F60F88" w14:paraId="24FE9B0B" w14:textId="6837DE39">
      <w:pPr>
        <w:keepNext/>
        <w:numPr>
          <w:ilvl w:val="0"/>
          <w:numId w:val="37"/>
        </w:numPr>
        <w:spacing w:line="276" w:lineRule="auto"/>
        <w:jc w:val="both"/>
        <w:outlineLvl w:val="1"/>
        <w:rPr>
          <w:b/>
          <w:szCs w:val="20"/>
        </w:rPr>
      </w:pPr>
      <w:r w:rsidRPr="003228EF">
        <w:rPr>
          <w:b/>
          <w:szCs w:val="20"/>
        </w:rPr>
        <w:t>POVABILO K ODDAJI PONUDBE ZA IZVEDBO JAVNEGA NAROČILA</w:t>
      </w:r>
    </w:p>
    <w:p w:rsidR="00F60F88" w:rsidRPr="003228EF" w:rsidP="005F640C" w14:paraId="425531CF" w14:textId="77777777"/>
    <w:p w:rsidR="00D75918" w:rsidRPr="003228EF" w:rsidP="00D75918" w14:paraId="4A1DE7CF" w14:textId="7C84B559">
      <w:pPr>
        <w:jc w:val="both"/>
      </w:pPr>
      <w:r w:rsidRPr="003228EF">
        <w:rPr>
          <w:rFonts w:eastAsia="Calibri"/>
          <w:szCs w:val="20"/>
        </w:rPr>
        <w:t>Za oddajo predmetnega naročila se v skladu s 40. členom Zakona o javnem naročanju (</w:t>
      </w:r>
      <w:r w:rsidRPr="003228EF" w:rsidR="00B33F2F">
        <w:rPr>
          <w:rFonts w:eastAsia="Calibri"/>
          <w:szCs w:val="20"/>
        </w:rPr>
        <w:t>Uradni list RS, št.</w:t>
      </w:r>
      <w:r w:rsidRPr="003228EF" w:rsidR="00E07650">
        <w:rPr>
          <w:szCs w:val="20"/>
        </w:rPr>
        <w:t xml:space="preserve"> 91/2015, 14/18, 121/21, </w:t>
      </w:r>
      <w:hyperlink r:id="rId6" w:tgtFrame="_blank" w:tooltip="Zakon o spremembah in dopolnitvah Zakona o javnem naročanju" w:history="1">
        <w:r w:rsidRPr="003228EF" w:rsidR="00E07650">
          <w:rPr>
            <w:rStyle w:val="Hyperlink"/>
            <w:bCs/>
            <w:color w:val="auto"/>
            <w:szCs w:val="20"/>
            <w:u w:val="none"/>
            <w:shd w:val="clear" w:color="auto" w:fill="FFFFFF"/>
          </w:rPr>
          <w:t>10/22</w:t>
        </w:r>
      </w:hyperlink>
      <w:r w:rsidRPr="003228EF" w:rsidR="00E07650">
        <w:rPr>
          <w:szCs w:val="20"/>
        </w:rPr>
        <w:t xml:space="preserve">, </w:t>
      </w:r>
      <w:r w:rsidRPr="003228EF" w:rsidR="00E07650">
        <w:t>74/22-odl. US, 100/22-ZNUZSZS, 28/23 in 88/23-ZOPNN-F</w:t>
      </w:r>
      <w:r w:rsidR="00B61A42">
        <w:t xml:space="preserve"> in 83/25-ZOUL</w:t>
      </w:r>
      <w:r w:rsidRPr="003228EF" w:rsidR="00B33F2F">
        <w:rPr>
          <w:rFonts w:eastAsia="Calibri"/>
          <w:szCs w:val="20"/>
        </w:rPr>
        <w:t>; v nadaljevanju ZJN-3</w:t>
      </w:r>
      <w:r w:rsidRPr="003228EF">
        <w:rPr>
          <w:rFonts w:eastAsia="Calibri"/>
          <w:szCs w:val="20"/>
        </w:rPr>
        <w:t>) izvede odprti postopek.</w:t>
      </w:r>
    </w:p>
    <w:p w:rsidR="00E44A00" w:rsidRPr="003228EF" w:rsidP="005C32BE" w14:paraId="7852CFBB" w14:textId="77777777">
      <w:pPr>
        <w:tabs>
          <w:tab w:val="left" w:pos="6237"/>
        </w:tabs>
        <w:spacing w:line="288" w:lineRule="auto"/>
        <w:jc w:val="both"/>
        <w:rPr>
          <w:b/>
          <w:szCs w:val="20"/>
        </w:rPr>
      </w:pPr>
    </w:p>
    <w:p w:rsidR="00E44A00" w:rsidRPr="003228EF" w:rsidP="00F60F88" w14:paraId="1BF8297A" w14:textId="3E82F139">
      <w:pPr>
        <w:keepNext/>
        <w:numPr>
          <w:ilvl w:val="0"/>
          <w:numId w:val="37"/>
        </w:numPr>
        <w:spacing w:line="276" w:lineRule="auto"/>
        <w:jc w:val="both"/>
        <w:outlineLvl w:val="1"/>
        <w:rPr>
          <w:b/>
          <w:szCs w:val="20"/>
        </w:rPr>
      </w:pPr>
      <w:r w:rsidRPr="003228EF">
        <w:rPr>
          <w:b/>
          <w:szCs w:val="20"/>
        </w:rPr>
        <w:t xml:space="preserve">OZNAKA IN PREDMET JAVNEGA </w:t>
      </w:r>
      <w:r w:rsidRPr="003228EF" w:rsidR="00D433C0">
        <w:rPr>
          <w:b/>
          <w:szCs w:val="20"/>
        </w:rPr>
        <w:t>NAROČILA</w:t>
      </w:r>
    </w:p>
    <w:p w:rsidR="00F60F88" w:rsidRPr="003228EF" w:rsidP="005F640C" w14:paraId="406CF2BF" w14:textId="77777777"/>
    <w:p w:rsidR="00D2390F" w:rsidRPr="003228EF" w:rsidP="00D2390F" w14:paraId="5AD4937F" w14:textId="4D42CF89">
      <w:pPr>
        <w:keepNext/>
        <w:numPr>
          <w:ilvl w:val="1"/>
          <w:numId w:val="37"/>
        </w:numPr>
        <w:spacing w:line="276" w:lineRule="auto"/>
        <w:ind w:left="357" w:hanging="357"/>
        <w:jc w:val="both"/>
        <w:outlineLvl w:val="2"/>
        <w:rPr>
          <w:b/>
          <w:szCs w:val="20"/>
        </w:rPr>
      </w:pPr>
      <w:r w:rsidRPr="003228EF">
        <w:rPr>
          <w:bCs/>
          <w:szCs w:val="20"/>
        </w:rPr>
        <w:t>Oznaka</w:t>
      </w:r>
      <w:r w:rsidRPr="003228EF">
        <w:rPr>
          <w:b/>
          <w:szCs w:val="20"/>
        </w:rPr>
        <w:t xml:space="preserve">: MORS </w:t>
      </w:r>
      <w:r w:rsidR="003228EF">
        <w:rPr>
          <w:b/>
          <w:szCs w:val="20"/>
        </w:rPr>
        <w:t>379/2025</w:t>
      </w:r>
      <w:r w:rsidRPr="003228EF">
        <w:rPr>
          <w:b/>
          <w:szCs w:val="20"/>
        </w:rPr>
        <w:t>–</w:t>
      </w:r>
      <w:r w:rsidR="003228EF">
        <w:rPr>
          <w:b/>
          <w:szCs w:val="20"/>
        </w:rPr>
        <w:t>ODP</w:t>
      </w:r>
    </w:p>
    <w:p w:rsidR="00D2390F" w:rsidRPr="003228EF" w:rsidP="00D2390F" w14:paraId="282B61DB" w14:textId="77777777">
      <w:pPr>
        <w:spacing w:line="288" w:lineRule="auto"/>
        <w:ind w:left="426" w:hanging="426"/>
        <w:jc w:val="both"/>
        <w:rPr>
          <w:b/>
          <w:szCs w:val="20"/>
        </w:rPr>
      </w:pPr>
    </w:p>
    <w:p w:rsidR="00E44A00" w:rsidRPr="003228EF" w:rsidP="003228EF" w14:paraId="36AD9DB3" w14:textId="4771D616">
      <w:pPr>
        <w:keepNext/>
        <w:numPr>
          <w:ilvl w:val="1"/>
          <w:numId w:val="37"/>
        </w:numPr>
        <w:spacing w:line="276" w:lineRule="auto"/>
        <w:ind w:left="357" w:hanging="357"/>
        <w:jc w:val="both"/>
        <w:outlineLvl w:val="2"/>
        <w:rPr>
          <w:szCs w:val="20"/>
        </w:rPr>
      </w:pPr>
      <w:r w:rsidRPr="003228EF">
        <w:rPr>
          <w:bCs/>
          <w:szCs w:val="20"/>
        </w:rPr>
        <w:t>Predmet</w:t>
      </w:r>
      <w:r w:rsidRPr="003228EF">
        <w:rPr>
          <w:szCs w:val="20"/>
        </w:rPr>
        <w:t xml:space="preserve"> javnega naročila: </w:t>
      </w:r>
      <w:r w:rsidRPr="003228EF" w:rsidR="003228EF">
        <w:rPr>
          <w:b/>
          <w:szCs w:val="20"/>
        </w:rPr>
        <w:t>Nakup zmogljivejše računalniške opreme</w:t>
      </w:r>
      <w:r w:rsidRPr="003228EF">
        <w:rPr>
          <w:b/>
          <w:szCs w:val="20"/>
        </w:rPr>
        <w:t xml:space="preserve"> </w:t>
      </w:r>
    </w:p>
    <w:p w:rsidR="003228EF" w:rsidP="003228EF" w14:paraId="7DA1C1B1" w14:textId="77777777">
      <w:pPr>
        <w:pStyle w:val="ListParagraph"/>
        <w:rPr>
          <w:szCs w:val="20"/>
        </w:rPr>
      </w:pPr>
    </w:p>
    <w:p w:rsidR="00E44A00" w:rsidRPr="006137FE" w:rsidP="006137FE" w14:paraId="3D87B245" w14:textId="77777777">
      <w:pPr>
        <w:keepNext/>
        <w:numPr>
          <w:ilvl w:val="1"/>
          <w:numId w:val="37"/>
        </w:numPr>
        <w:spacing w:line="276" w:lineRule="auto"/>
        <w:ind w:left="357" w:hanging="357"/>
        <w:jc w:val="both"/>
        <w:outlineLvl w:val="2"/>
        <w:rPr>
          <w:b/>
          <w:szCs w:val="20"/>
        </w:rPr>
      </w:pPr>
      <w:r w:rsidRPr="006137FE">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756038" w:rsidRPr="008D09DB" w:rsidP="00756038" w14:paraId="3015636E" w14:textId="63988C4C">
      <w:pPr>
        <w:spacing w:line="288" w:lineRule="auto"/>
        <w:jc w:val="both"/>
        <w:rPr>
          <w:szCs w:val="20"/>
        </w:rPr>
      </w:pPr>
      <w:r w:rsidRPr="008D09DB">
        <w:rPr>
          <w:b/>
          <w:szCs w:val="20"/>
        </w:rPr>
        <w:t>Ponudnik odda ponudbo</w:t>
      </w:r>
      <w:r w:rsidRPr="008D09DB">
        <w:rPr>
          <w:szCs w:val="20"/>
        </w:rPr>
        <w:t xml:space="preserve"> za celotno javno naročilo</w:t>
      </w:r>
    </w:p>
    <w:p w:rsidR="00E44A00" w:rsidRPr="008D09DB" w:rsidP="005F640C" w14:paraId="3F942F34" w14:textId="77777777"/>
    <w:p w:rsidR="00E44A00" w:rsidRPr="008D09DB" w:rsidP="00F60F88" w14:paraId="32E3B93B" w14:textId="467C2DA4">
      <w:pPr>
        <w:keepNext/>
        <w:numPr>
          <w:ilvl w:val="0"/>
          <w:numId w:val="37"/>
        </w:numPr>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3228EF"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w:t>
      </w:r>
      <w:r w:rsidRPr="003228EF">
        <w:rPr>
          <w:rFonts w:eastAsia="Calibri"/>
          <w:szCs w:val="20"/>
        </w:rPr>
        <w:t xml:space="preserve">za uporabo e-JN), ki je del te razpisne dokumentacije in objavljen na spletnem naslovu </w:t>
      </w:r>
      <w:r w:rsidRPr="003228EF" w:rsidR="00F9371A">
        <w:rPr>
          <w:rFonts w:eastAsia="Calibri"/>
          <w:szCs w:val="20"/>
        </w:rPr>
        <w:t>https://ejn.gov.si</w:t>
      </w:r>
      <w:r w:rsidRPr="003228EF" w:rsidR="00FD20A6">
        <w:rPr>
          <w:rFonts w:eastAsia="Calibri"/>
          <w:szCs w:val="20"/>
        </w:rPr>
        <w:t>/</w:t>
      </w:r>
      <w:r w:rsidRPr="003228EF">
        <w:rPr>
          <w:rFonts w:eastAsia="Calibri"/>
          <w:szCs w:val="20"/>
        </w:rPr>
        <w:t>.</w:t>
      </w:r>
    </w:p>
    <w:p w:rsidR="004D2648" w:rsidRPr="003228EF" w:rsidP="004D2648" w14:paraId="31412E4F" w14:textId="77777777">
      <w:pPr>
        <w:jc w:val="both"/>
        <w:rPr>
          <w:rFonts w:eastAsia="Calibri"/>
          <w:szCs w:val="20"/>
        </w:rPr>
      </w:pPr>
    </w:p>
    <w:p w:rsidR="004D2648" w:rsidRPr="003228EF" w:rsidP="004D2648" w14:paraId="39319B41" w14:textId="39C0AA6A">
      <w:pPr>
        <w:jc w:val="both"/>
        <w:rPr>
          <w:rFonts w:eastAsia="Calibri"/>
          <w:szCs w:val="20"/>
        </w:rPr>
      </w:pPr>
      <w:r w:rsidRPr="003228EF">
        <w:rPr>
          <w:rFonts w:eastAsia="Calibri"/>
          <w:szCs w:val="20"/>
        </w:rPr>
        <w:t xml:space="preserve">Ponudnik se mora pred oddajo ponudbe registrirati na spletnem naslovu </w:t>
      </w:r>
      <w:r w:rsidRPr="003228EF" w:rsidR="00F9371A">
        <w:rPr>
          <w:rFonts w:eastAsia="Calibri"/>
          <w:szCs w:val="20"/>
        </w:rPr>
        <w:t>https://ejn.gov.si/</w:t>
      </w:r>
      <w:r w:rsidRPr="003228EF">
        <w:rPr>
          <w:rFonts w:eastAsia="Calibri"/>
          <w:szCs w:val="20"/>
        </w:rPr>
        <w:t>, v skladu z Navodili za uporabo e-JN. Če je ponudnik že registriran v informacijski sistem e-JN, se v aplikacijo prijavi na istem naslovu.</w:t>
      </w:r>
    </w:p>
    <w:p w:rsidR="004D2648" w:rsidRPr="003228EF" w:rsidP="004D2648" w14:paraId="3F1DEC99" w14:textId="77777777">
      <w:pPr>
        <w:jc w:val="both"/>
        <w:rPr>
          <w:rFonts w:eastAsia="Calibri"/>
          <w:szCs w:val="20"/>
          <w:lang w:eastAsia="sl-SI"/>
        </w:rPr>
      </w:pPr>
    </w:p>
    <w:p w:rsidR="00012BC1" w:rsidRPr="003228EF" w:rsidP="00012BC1" w14:paraId="7A0A7734" w14:textId="77777777">
      <w:pPr>
        <w:jc w:val="both"/>
        <w:rPr>
          <w:rFonts w:eastAsia="Calibri" w:cs="Times New Roman"/>
          <w:szCs w:val="22"/>
        </w:rPr>
      </w:pPr>
      <w:r w:rsidRPr="003228EF">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3228EF">
        <w:rPr>
          <w:rFonts w:eastAsia="Calibri" w:cs="Times New Roman"/>
          <w:szCs w:val="22"/>
        </w:rPr>
        <w:t>). Z oddajo ponudbe je le-ta zavezujoča za čas, naveden v ponudbi, razen če jo uporabnik ponudnika umakne ali spremeni pred potekom roka za oddajo ponudb.</w:t>
      </w:r>
    </w:p>
    <w:p w:rsidR="00012BC1" w:rsidRPr="003228EF" w:rsidP="004D2648" w14:paraId="5DDB0C91" w14:textId="77777777">
      <w:pPr>
        <w:jc w:val="both"/>
        <w:rPr>
          <w:rFonts w:eastAsia="Calibri"/>
          <w:szCs w:val="20"/>
          <w:lang w:eastAsia="sl-SI"/>
        </w:rPr>
      </w:pPr>
    </w:p>
    <w:p w:rsidR="004D2648" w:rsidRPr="003228EF" w:rsidP="004D2648" w14:paraId="377DFB9B" w14:textId="77777777">
      <w:pPr>
        <w:jc w:val="both"/>
        <w:rPr>
          <w:rFonts w:eastAsia="Calibri" w:cs="Times New Roman"/>
          <w:szCs w:val="22"/>
        </w:rPr>
      </w:pPr>
      <w:r w:rsidRPr="003228EF">
        <w:rPr>
          <w:rFonts w:eastAsia="Calibri"/>
          <w:szCs w:val="20"/>
          <w:lang w:eastAsia="sl-SI"/>
        </w:rPr>
        <w:t>Ponudba se šteje za pravočasno oddano, če jo naročnik prejme preko sistema e-JN (</w:t>
      </w:r>
      <w:r w:rsidRPr="003228EF" w:rsidR="00A70CF8">
        <w:rPr>
          <w:rFonts w:eastAsia="Calibri"/>
          <w:szCs w:val="20"/>
          <w:lang w:eastAsia="sl-SI"/>
        </w:rPr>
        <w:t>https://ejn.gov.si</w:t>
      </w:r>
      <w:r w:rsidRPr="003228EF">
        <w:rPr>
          <w:rFonts w:eastAsia="Calibri"/>
          <w:szCs w:val="20"/>
          <w:u w:val="single"/>
          <w:lang w:eastAsia="sl-SI"/>
        </w:rPr>
        <w:t>)</w:t>
      </w:r>
      <w:r w:rsidRPr="003228EF">
        <w:rPr>
          <w:rFonts w:eastAsia="Calibri"/>
          <w:szCs w:val="20"/>
          <w:lang w:eastAsia="sl-SI"/>
        </w:rPr>
        <w:t xml:space="preserve"> najkasneje do </w:t>
      </w:r>
      <w:r w:rsidRPr="003228EF">
        <w:rPr>
          <w:szCs w:val="20"/>
        </w:rPr>
        <w:t>roka, kot je določeno v obvestilo o naročilu, objavljenem na portalu javnih naročil</w:t>
      </w:r>
      <w:r w:rsidRPr="003228EF">
        <w:rPr>
          <w:rFonts w:eastAsia="Calibri" w:cs="Times New Roman"/>
        </w:rPr>
        <w:t>. Za oddano ponudbo se šteje ponudba, ki je v informacijskem sistemu e-JN označena s statusom »ODDANO«.</w:t>
      </w:r>
    </w:p>
    <w:p w:rsidR="004D2648" w:rsidRPr="003228EF"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3228EF">
        <w:rPr>
          <w:rFonts w:eastAsia="Calibri" w:cs="Times New Roman"/>
        </w:rPr>
        <w:t>Ponudnik lahko do roka za oddajo ponudb svojo ponudbo umakne ali spremeni. Če ponudnik v informacijskem sistemu e-JN svojo ponudbo umakne, se šteje, da pon</w:t>
      </w:r>
      <w:r w:rsidRPr="008D09DB">
        <w:rPr>
          <w:rFonts w:eastAsia="Calibri" w:cs="Times New Roman"/>
        </w:rPr>
        <w:t xml:space="preserve">udba ni bila oddana in je </w:t>
      </w:r>
      <w:r w:rsidRPr="008D09DB">
        <w:rPr>
          <w:rFonts w:eastAsia="Calibri" w:cs="Times New Roman"/>
        </w:rPr>
        <w:t xml:space="preserve">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F60F88" w14:paraId="1358FA35" w14:textId="6091B9EC">
      <w:pPr>
        <w:keepNext/>
        <w:numPr>
          <w:ilvl w:val="0"/>
          <w:numId w:val="37"/>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3228EF" w:rsidP="00AD08EA" w14:paraId="6D17CB71" w14:textId="77777777">
      <w:pPr>
        <w:jc w:val="both"/>
        <w:rPr>
          <w:rFonts w:eastAsia="Calibri"/>
          <w:szCs w:val="20"/>
          <w:lang w:eastAsia="sl-SI"/>
        </w:rPr>
      </w:pPr>
      <w:r w:rsidRPr="003228EF">
        <w:rPr>
          <w:rFonts w:eastAsia="Calibri"/>
          <w:szCs w:val="20"/>
        </w:rPr>
        <w:t>Odpiranje ponudb bo potekalo avtomatično v informacijskem sistemu e-JN (</w:t>
      </w:r>
      <w:r w:rsidRPr="003228EF" w:rsidR="00A70CF8">
        <w:rPr>
          <w:rFonts w:eastAsia="Calibri"/>
          <w:szCs w:val="20"/>
          <w:lang w:eastAsia="sl-SI"/>
        </w:rPr>
        <w:t>https://ejn.gov.si/</w:t>
      </w:r>
      <w:r w:rsidRPr="003228EF">
        <w:rPr>
          <w:rFonts w:eastAsia="Calibri"/>
          <w:szCs w:val="20"/>
          <w:u w:val="single"/>
          <w:lang w:eastAsia="sl-SI"/>
        </w:rPr>
        <w:t>)</w:t>
      </w:r>
      <w:r w:rsidRPr="003228EF">
        <w:rPr>
          <w:rFonts w:eastAsia="Calibri"/>
          <w:szCs w:val="20"/>
        </w:rPr>
        <w:t xml:space="preserve">, in sicer na dan, ki je določen v obvestilu </w:t>
      </w:r>
      <w:r w:rsidRPr="003228EF">
        <w:rPr>
          <w:szCs w:val="20"/>
        </w:rPr>
        <w:t>o naročilu, objavljenem na portalu javnih naročil</w:t>
      </w:r>
      <w:r w:rsidRPr="003228EF">
        <w:rPr>
          <w:rFonts w:eastAsia="Calibri"/>
          <w:szCs w:val="20"/>
          <w:lang w:eastAsia="sl-SI"/>
        </w:rPr>
        <w:t xml:space="preserve">. </w:t>
      </w:r>
    </w:p>
    <w:p w:rsidR="00AD08EA" w:rsidRPr="003228EF" w:rsidP="00AD08EA" w14:paraId="44E4AD0E" w14:textId="77777777">
      <w:pPr>
        <w:jc w:val="both"/>
        <w:rPr>
          <w:rFonts w:eastAsia="Calibri" w:cs="Times New Roman"/>
          <w:szCs w:val="22"/>
        </w:rPr>
      </w:pPr>
    </w:p>
    <w:p w:rsidR="00AD08EA" w:rsidRPr="003228EF" w:rsidP="00AD08EA" w14:paraId="13CFC76F" w14:textId="7D840424">
      <w:pPr>
        <w:jc w:val="both"/>
        <w:rPr>
          <w:rFonts w:eastAsia="Calibri" w:cs="Times New Roman"/>
        </w:rPr>
      </w:pPr>
      <w:r w:rsidRPr="003228EF">
        <w:rPr>
          <w:rFonts w:eastAsia="Calibri" w:cs="Times New Roman"/>
        </w:rPr>
        <w:t>Odpiranje poteka tako, da informacijski sistem e-JN samodejno ob uri, ki je določena za javno odpiranje ponudb, prikaže podatke o ponudniku ter omogoči dostop do .</w:t>
      </w:r>
      <w:r w:rsidRPr="003228EF">
        <w:rPr>
          <w:rFonts w:eastAsia="Calibri" w:cs="Times New Roman"/>
        </w:rPr>
        <w:t>pdf</w:t>
      </w:r>
      <w:r w:rsidRPr="003228EF">
        <w:rPr>
          <w:rFonts w:eastAsia="Calibri" w:cs="Times New Roman"/>
        </w:rPr>
        <w:t xml:space="preserve"> dokumenta, ki ga ponudnik naloži v sistem e-JN pod razdelek</w:t>
      </w:r>
      <w:r w:rsidRPr="003228EF" w:rsidR="00FE5135">
        <w:rPr>
          <w:rFonts w:eastAsia="Calibri" w:cs="Times New Roman"/>
        </w:rPr>
        <w:t xml:space="preserve"> »Skupna ponudbena cena«, v del </w:t>
      </w:r>
      <w:r w:rsidRPr="003228EF">
        <w:rPr>
          <w:rFonts w:eastAsia="Calibri" w:cs="Times New Roman"/>
        </w:rPr>
        <w:t>»Predračun</w:t>
      </w:r>
      <w:r w:rsidRPr="003228EF" w:rsidR="00AC147E">
        <w:rPr>
          <w:rFonts w:eastAsia="Calibri" w:cs="Times New Roman"/>
        </w:rPr>
        <w:t>«.</w:t>
      </w:r>
      <w:r w:rsidRPr="003228EF">
        <w:rPr>
          <w:rFonts w:eastAsia="Calibri" w:cs="Times New Roman"/>
        </w:rPr>
        <w:t xml:space="preserve"> </w:t>
      </w:r>
    </w:p>
    <w:p w:rsidR="00F60F88" w:rsidRPr="003228EF" w:rsidP="00E44A00" w14:paraId="477050D3" w14:textId="77777777">
      <w:pPr>
        <w:spacing w:line="288" w:lineRule="auto"/>
        <w:jc w:val="both"/>
        <w:rPr>
          <w:b/>
          <w:szCs w:val="20"/>
        </w:rPr>
      </w:pPr>
    </w:p>
    <w:p w:rsidR="00E44A00" w:rsidRPr="003228EF" w:rsidP="00F60F88" w14:paraId="3BDBD184" w14:textId="3AD97982">
      <w:pPr>
        <w:keepNext/>
        <w:numPr>
          <w:ilvl w:val="0"/>
          <w:numId w:val="37"/>
        </w:numPr>
        <w:spacing w:line="276" w:lineRule="auto"/>
        <w:jc w:val="both"/>
        <w:outlineLvl w:val="1"/>
        <w:rPr>
          <w:b/>
          <w:szCs w:val="20"/>
        </w:rPr>
      </w:pPr>
      <w:r w:rsidRPr="003228EF">
        <w:rPr>
          <w:b/>
          <w:szCs w:val="20"/>
        </w:rPr>
        <w:t>VELJAVNOST PONUDBE</w:t>
      </w:r>
    </w:p>
    <w:p w:rsidR="00F60F88" w:rsidRPr="003228EF" w:rsidP="005F640C" w14:paraId="4417354F" w14:textId="77777777"/>
    <w:p w:rsidR="00E44A00" w:rsidRPr="003228EF" w:rsidP="00E44A00" w14:paraId="7B01930F" w14:textId="77777777">
      <w:pPr>
        <w:pStyle w:val="Navaden2"/>
        <w:spacing w:line="288" w:lineRule="auto"/>
        <w:jc w:val="both"/>
        <w:rPr>
          <w:rFonts w:cs="Arial"/>
          <w:sz w:val="20"/>
        </w:rPr>
      </w:pPr>
      <w:r w:rsidRPr="003228EF">
        <w:rPr>
          <w:rFonts w:cs="Arial"/>
          <w:sz w:val="20"/>
        </w:rPr>
        <w:t>Ponudba, skupaj s ponudbeno dokumentacijo, mora veljati 90 dni od datuma določenega za oddajo ponudbe, kar ponudnik potrdi z oddajo ponudbe.</w:t>
      </w:r>
    </w:p>
    <w:p w:rsidR="00E44A00" w:rsidRPr="003228EF"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3228EF">
        <w:rPr>
          <w:rFonts w:cs="Arial"/>
          <w:sz w:val="20"/>
        </w:rPr>
        <w:t xml:space="preserve">V kolikor zaradi objektivnih okoliščin v roku veljavnosti ponudbe ne pride do podpisa pogodbe, lahko naročnik zahteva od ponudnikov podaljšanje roka za veljavnost ponudbe, vendar ne več </w:t>
      </w:r>
      <w:r w:rsidRPr="008D09DB">
        <w:rPr>
          <w:rFonts w:cs="Arial"/>
          <w:sz w:val="20"/>
        </w:rPr>
        <w:t>kot za 60 dni. Zahteve in odgovori v zvezi s podaljšanjem veljavnosti ponudb morajo biti v pisni obliki.</w:t>
      </w:r>
    </w:p>
    <w:p w:rsidR="00E44A00" w:rsidRPr="008D09DB" w:rsidP="005F640C" w14:paraId="661558FE" w14:textId="77777777"/>
    <w:p w:rsidR="00E44A00" w:rsidRPr="008D09DB" w:rsidP="00F60F88" w14:paraId="5C03ED5A" w14:textId="4C6AEBFD">
      <w:pPr>
        <w:keepNext/>
        <w:numPr>
          <w:ilvl w:val="0"/>
          <w:numId w:val="37"/>
        </w:numPr>
        <w:spacing w:line="276" w:lineRule="auto"/>
        <w:jc w:val="both"/>
        <w:outlineLvl w:val="1"/>
        <w:rPr>
          <w:b/>
          <w:szCs w:val="20"/>
        </w:rPr>
      </w:pPr>
      <w:r w:rsidRPr="008D09DB">
        <w:rPr>
          <w:b/>
          <w:szCs w:val="20"/>
        </w:rPr>
        <w:t>PREDVIDEN ČAS DOBAVE BLAGA</w:t>
      </w:r>
    </w:p>
    <w:p w:rsidR="00F60F88" w:rsidRPr="008D09DB" w:rsidP="005F640C" w14:paraId="434AAD82" w14:textId="77777777"/>
    <w:p w:rsidR="00900588" w:rsidRPr="003228EF" w:rsidP="003228EF" w14:paraId="53854C95" w14:textId="4B2256AE">
      <w:pPr>
        <w:spacing w:line="288" w:lineRule="auto"/>
        <w:jc w:val="both"/>
        <w:rPr>
          <w:szCs w:val="20"/>
        </w:rPr>
      </w:pPr>
      <w:r w:rsidRPr="003228EF">
        <w:rPr>
          <w:szCs w:val="20"/>
        </w:rPr>
        <w:t>N</w:t>
      </w:r>
      <w:r w:rsidRPr="003228EF">
        <w:rPr>
          <w:szCs w:val="20"/>
        </w:rPr>
        <w:t>ajkasneje v roku</w:t>
      </w:r>
      <w:r w:rsidRPr="003228EF">
        <w:rPr>
          <w:szCs w:val="20"/>
        </w:rPr>
        <w:t xml:space="preserve"> 60</w:t>
      </w:r>
      <w:r w:rsidRPr="003228EF">
        <w:rPr>
          <w:szCs w:val="20"/>
        </w:rPr>
        <w:t xml:space="preserve"> koledarskih dni od dneva podpisa pogodbe s strani obeh pogodbenih strank</w:t>
      </w:r>
      <w:r w:rsidRPr="003228EF">
        <w:rPr>
          <w:szCs w:val="20"/>
        </w:rPr>
        <w:t>.</w:t>
      </w:r>
    </w:p>
    <w:p w:rsidR="00E44A00" w:rsidRPr="003228EF" w:rsidP="00E44A00" w14:paraId="3BD7C4B9" w14:textId="77777777">
      <w:pPr>
        <w:pStyle w:val="BodyText"/>
        <w:spacing w:after="0" w:line="288" w:lineRule="auto"/>
        <w:jc w:val="both"/>
        <w:rPr>
          <w:szCs w:val="20"/>
        </w:rPr>
      </w:pPr>
    </w:p>
    <w:p w:rsidR="00E44A00" w:rsidRPr="003228EF" w:rsidP="00F60F88" w14:paraId="5FA2C9D1" w14:textId="014DB914">
      <w:pPr>
        <w:keepNext/>
        <w:numPr>
          <w:ilvl w:val="0"/>
          <w:numId w:val="37"/>
        </w:numPr>
        <w:spacing w:line="276" w:lineRule="auto"/>
        <w:jc w:val="both"/>
        <w:outlineLvl w:val="1"/>
        <w:rPr>
          <w:b/>
          <w:szCs w:val="20"/>
        </w:rPr>
      </w:pPr>
      <w:r w:rsidRPr="003228EF">
        <w:rPr>
          <w:b/>
          <w:szCs w:val="20"/>
        </w:rPr>
        <w:t xml:space="preserve">LOKACIJA DOBAVE </w:t>
      </w:r>
    </w:p>
    <w:p w:rsidR="00F60F88" w:rsidRPr="003228EF" w:rsidP="005F640C" w14:paraId="4CBB945D" w14:textId="77777777"/>
    <w:p w:rsidR="00E44A00" w:rsidRPr="003228EF" w:rsidP="003228EF" w14:paraId="03254440" w14:textId="04D76DC5">
      <w:pPr>
        <w:jc w:val="both"/>
      </w:pPr>
      <w:r w:rsidRPr="003228EF">
        <w:t xml:space="preserve">Izbrani ponudnik (dobavitelj) bo moral naročeno blago dostaviti na lokacijo: </w:t>
      </w:r>
      <w:r w:rsidRPr="003228EF" w:rsidR="003228EF">
        <w:t>Center za združeno usposabljanje, Enota za raziskave in simulacije, Vojašnica barona Andreja Čehovina, Ljubljanska cesta 37, 6230 Postojna.</w:t>
      </w:r>
    </w:p>
    <w:p w:rsidR="00900588" w:rsidRPr="008D09DB" w:rsidP="005F640C" w14:paraId="47B7FF40" w14:textId="77777777"/>
    <w:p w:rsidR="00E44A00" w:rsidRPr="008D09DB" w:rsidP="00F60F88" w14:paraId="78C81656" w14:textId="791E5749">
      <w:pPr>
        <w:keepNext/>
        <w:numPr>
          <w:ilvl w:val="0"/>
          <w:numId w:val="37"/>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F60F88" w14:paraId="0E23DFFB" w14:textId="095BE186">
      <w:pPr>
        <w:keepNext/>
        <w:numPr>
          <w:ilvl w:val="0"/>
          <w:numId w:val="37"/>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F55648" w:rsidP="00F55648" w14:paraId="692BE24F" w14:textId="5F856E2B">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F60F88" w14:paraId="5395DC5F" w14:textId="2782D926">
      <w:pPr>
        <w:keepNext/>
        <w:numPr>
          <w:ilvl w:val="0"/>
          <w:numId w:val="37"/>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F60F88" w14:paraId="42A40292" w14:textId="22B5158D">
      <w:pPr>
        <w:keepNext/>
        <w:numPr>
          <w:ilvl w:val="0"/>
          <w:numId w:val="37"/>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F60F88" w14:paraId="76675DCE" w14:textId="1469F4EF">
      <w:pPr>
        <w:keepNext/>
        <w:numPr>
          <w:ilvl w:val="0"/>
          <w:numId w:val="37"/>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F60F88" w14:paraId="26C37BEE" w14:textId="77777777">
      <w:pPr>
        <w:keepNext/>
        <w:numPr>
          <w:ilvl w:val="0"/>
          <w:numId w:val="40"/>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F60F88" w14:paraId="42FD7840" w14:textId="77777777">
      <w:pPr>
        <w:keepNext/>
        <w:numPr>
          <w:ilvl w:val="0"/>
          <w:numId w:val="40"/>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3228EF" w:rsidP="00D433C0" w14:paraId="7A9BFEAF" w14:textId="77777777">
      <w:pPr>
        <w:jc w:val="both"/>
        <w:rPr>
          <w:rFonts w:eastAsia="Calibri"/>
          <w:szCs w:val="20"/>
        </w:rPr>
      </w:pPr>
    </w:p>
    <w:p w:rsidR="00D433C0" w:rsidRPr="003228EF" w:rsidP="00993DCD" w14:paraId="4D8677C2" w14:textId="579AD8C9">
      <w:pPr>
        <w:numPr>
          <w:ilvl w:val="0"/>
          <w:numId w:val="27"/>
        </w:numPr>
        <w:jc w:val="both"/>
        <w:rPr>
          <w:rFonts w:eastAsia="Calibri"/>
          <w:szCs w:val="20"/>
        </w:rPr>
      </w:pPr>
      <w:r w:rsidRPr="003228EF">
        <w:rPr>
          <w:rFonts w:eastAsia="Calibri"/>
          <w:szCs w:val="20"/>
        </w:rPr>
        <w:t xml:space="preserve">Izpolnjen </w:t>
      </w:r>
      <w:r w:rsidRPr="003228EF">
        <w:rPr>
          <w:b/>
          <w:szCs w:val="20"/>
        </w:rPr>
        <w:t xml:space="preserve">Obrazec »PREDRAČUN ENOSTAVNI« </w:t>
      </w:r>
    </w:p>
    <w:p w:rsidR="00D433C0" w:rsidRPr="003228EF" w:rsidP="00993DCD" w14:paraId="3AAD34CE" w14:textId="77777777">
      <w:pPr>
        <w:numPr>
          <w:ilvl w:val="0"/>
          <w:numId w:val="27"/>
        </w:numPr>
        <w:contextualSpacing/>
        <w:jc w:val="both"/>
        <w:rPr>
          <w:rFonts w:eastAsia="Calibri"/>
          <w:szCs w:val="20"/>
        </w:rPr>
      </w:pPr>
      <w:r w:rsidRPr="003228EF">
        <w:rPr>
          <w:rFonts w:eastAsia="Calibri"/>
          <w:szCs w:val="20"/>
        </w:rPr>
        <w:t>Izpolnjen obrazec »</w:t>
      </w:r>
      <w:r w:rsidRPr="003228EF">
        <w:rPr>
          <w:rFonts w:eastAsia="Calibri"/>
          <w:b/>
          <w:szCs w:val="20"/>
        </w:rPr>
        <w:t>ESPD</w:t>
      </w:r>
      <w:r w:rsidRPr="003228EF">
        <w:rPr>
          <w:rFonts w:eastAsia="Calibri"/>
          <w:szCs w:val="20"/>
        </w:rPr>
        <w:t>« (za vse gospodarske subjekte v ponudbi)</w:t>
      </w:r>
    </w:p>
    <w:p w:rsidR="00D433C0" w:rsidRPr="003228EF" w:rsidP="00993DCD" w14:paraId="21CF88D2" w14:textId="77777777">
      <w:pPr>
        <w:numPr>
          <w:ilvl w:val="0"/>
          <w:numId w:val="27"/>
        </w:numPr>
        <w:contextualSpacing/>
        <w:jc w:val="both"/>
        <w:rPr>
          <w:rFonts w:eastAsia="Calibri"/>
          <w:szCs w:val="20"/>
        </w:rPr>
      </w:pPr>
      <w:r w:rsidRPr="003228EF">
        <w:rPr>
          <w:rFonts w:eastAsia="Calibri"/>
          <w:szCs w:val="20"/>
        </w:rPr>
        <w:t>Druge priloge:</w:t>
      </w:r>
    </w:p>
    <w:p w:rsidR="00F60F88" w:rsidRPr="003228EF" w:rsidP="00F60F88" w14:paraId="673EF1D0" w14:textId="77777777">
      <w:pPr>
        <w:numPr>
          <w:ilvl w:val="0"/>
          <w:numId w:val="28"/>
        </w:numPr>
        <w:spacing w:line="276" w:lineRule="auto"/>
        <w:ind w:left="993" w:hanging="284"/>
        <w:contextualSpacing/>
        <w:jc w:val="both"/>
        <w:rPr>
          <w:rFonts w:eastAsia="Calibri"/>
          <w:szCs w:val="20"/>
        </w:rPr>
      </w:pPr>
      <w:bookmarkStart w:id="2" w:name="_Hlk114814316"/>
      <w:r w:rsidRPr="003228EF">
        <w:rPr>
          <w:rFonts w:eastAsia="Calibri"/>
          <w:b/>
          <w:szCs w:val="20"/>
        </w:rPr>
        <w:t xml:space="preserve">PRILOGA 1 </w:t>
      </w:r>
      <w:r w:rsidRPr="003228EF">
        <w:rPr>
          <w:rFonts w:eastAsia="Calibri"/>
          <w:szCs w:val="20"/>
        </w:rPr>
        <w:t>- Podatki o ponudniku</w:t>
      </w:r>
    </w:p>
    <w:p w:rsidR="00F60F88" w:rsidRPr="003228EF" w:rsidP="00F60F88" w14:paraId="4D84550A" w14:textId="7EFA621D">
      <w:pPr>
        <w:numPr>
          <w:ilvl w:val="0"/>
          <w:numId w:val="28"/>
        </w:numPr>
        <w:spacing w:line="276" w:lineRule="auto"/>
        <w:ind w:left="993" w:hanging="284"/>
        <w:contextualSpacing/>
        <w:jc w:val="both"/>
        <w:rPr>
          <w:rFonts w:eastAsia="Calibri"/>
          <w:szCs w:val="20"/>
        </w:rPr>
      </w:pPr>
      <w:r w:rsidRPr="003228EF">
        <w:rPr>
          <w:rFonts w:eastAsia="Calibri"/>
          <w:b/>
          <w:szCs w:val="20"/>
        </w:rPr>
        <w:t>PRILOGA 2</w:t>
      </w:r>
      <w:r w:rsidRPr="003228EF">
        <w:rPr>
          <w:rFonts w:eastAsia="Calibri"/>
          <w:szCs w:val="20"/>
        </w:rPr>
        <w:t xml:space="preserve"> - Izjava o omejitvah poslovanja</w:t>
      </w:r>
      <w:bookmarkEnd w:id="2"/>
      <w:r w:rsidRPr="003228EF">
        <w:rPr>
          <w:rFonts w:eastAsia="Calibri"/>
          <w:szCs w:val="20"/>
        </w:rPr>
        <w:t xml:space="preserve">, skladno s 1. odstavkom 35. člena </w:t>
      </w:r>
      <w:r w:rsidRPr="003228EF">
        <w:rPr>
          <w:rFonts w:eastAsia="Calibri"/>
          <w:szCs w:val="20"/>
        </w:rPr>
        <w:t>ZIntPK</w:t>
      </w:r>
    </w:p>
    <w:p w:rsidR="00A538CB" w:rsidRPr="005B4C80" w:rsidP="005B4C80" w14:paraId="2C85F233" w14:textId="15FFF083">
      <w:pPr>
        <w:numPr>
          <w:ilvl w:val="0"/>
          <w:numId w:val="28"/>
        </w:numPr>
        <w:ind w:left="993" w:hanging="284"/>
        <w:contextualSpacing/>
        <w:jc w:val="both"/>
        <w:rPr>
          <w:rFonts w:eastAsia="Calibri"/>
          <w:szCs w:val="20"/>
        </w:rPr>
      </w:pPr>
      <w:r w:rsidRPr="003228EF">
        <w:rPr>
          <w:rFonts w:eastAsia="Calibri"/>
          <w:b/>
          <w:szCs w:val="20"/>
        </w:rPr>
        <w:t>Dokazila</w:t>
      </w:r>
      <w:r w:rsidRPr="003228EF">
        <w:rPr>
          <w:rFonts w:eastAsia="Calibri"/>
          <w:szCs w:val="20"/>
        </w:rPr>
        <w:t xml:space="preserve"> v zvezi z izpolnjevanjem zahtev iz tehničnih specifikacij iz točke 3. Poglavja III navodil iz katerih bo razviden tudi </w:t>
      </w:r>
      <w:r w:rsidRPr="003228EF">
        <w:rPr>
          <w:rFonts w:eastAsia="Calibri"/>
          <w:b/>
          <w:szCs w:val="20"/>
          <w:u w:val="single"/>
        </w:rPr>
        <w:t>proizvajalec in tip ponujenega blaga</w:t>
      </w:r>
      <w:r w:rsidRPr="003228EF">
        <w:rPr>
          <w:rFonts w:eastAsia="Calibri"/>
          <w:szCs w:val="20"/>
        </w:rPr>
        <w:t xml:space="preserve"> – OBVEZEN PODATEK.</w:t>
      </w:r>
    </w:p>
    <w:p w:rsidR="00D433C0" w:rsidRPr="00E03E16" w:rsidP="00993DCD" w14:paraId="1A59CAF6" w14:textId="6A7B7607">
      <w:pPr>
        <w:numPr>
          <w:ilvl w:val="0"/>
          <w:numId w:val="28"/>
        </w:numPr>
        <w:ind w:left="993" w:hanging="284"/>
        <w:contextualSpacing/>
        <w:jc w:val="both"/>
        <w:rPr>
          <w:rFonts w:eastAsia="Calibri"/>
          <w:szCs w:val="20"/>
        </w:rPr>
      </w:pPr>
      <w:r w:rsidRPr="00E03E16">
        <w:rPr>
          <w:rFonts w:eastAsia="Calibri"/>
          <w:szCs w:val="20"/>
        </w:rPr>
        <w:t xml:space="preserve">izvorni dokument »PREDRAČUN ENOSTAVNI« </w:t>
      </w:r>
    </w:p>
    <w:p w:rsidR="00317489" w:rsidRPr="00416A82" w:rsidP="00416A82" w14:paraId="099769FA" w14:textId="0B42C214">
      <w:pPr>
        <w:numPr>
          <w:ilvl w:val="0"/>
          <w:numId w:val="28"/>
        </w:numPr>
        <w:ind w:left="993" w:hanging="284"/>
        <w:contextualSpacing/>
        <w:jc w:val="both"/>
        <w:rPr>
          <w:rFonts w:eastAsia="Calibri"/>
          <w:szCs w:val="20"/>
        </w:rPr>
      </w:pPr>
      <w:r w:rsidRPr="00416A82">
        <w:rPr>
          <w:rFonts w:eastAsia="Calibri"/>
          <w:b/>
          <w:bCs/>
          <w:szCs w:val="20"/>
        </w:rPr>
        <w:t>Druge morebiti zahtevane priloge</w:t>
      </w:r>
      <w:r w:rsidRPr="00416A82" w:rsidR="00416A82">
        <w:rPr>
          <w:rFonts w:eastAsia="Calibri"/>
          <w:szCs w:val="20"/>
        </w:rPr>
        <w:t xml:space="preserve"> (morebitne druge izjave, certifikati, dokazila.</w:t>
      </w:r>
      <w:r w:rsidR="00416A82">
        <w:rPr>
          <w:rFonts w:eastAsia="Calibri"/>
          <w:szCs w:val="20"/>
        </w:rPr>
        <w:t>)</w:t>
      </w:r>
    </w:p>
    <w:p w:rsidR="00D433C0" w:rsidRPr="003228EF" w:rsidP="00D433C0" w14:paraId="10C964CE" w14:textId="77777777">
      <w:pPr>
        <w:jc w:val="both"/>
        <w:rPr>
          <w:rFonts w:eastAsia="Calibri"/>
          <w:szCs w:val="20"/>
          <w:highlight w:val="green"/>
        </w:rPr>
      </w:pPr>
    </w:p>
    <w:p w:rsidR="00D433C0" w:rsidRPr="003228EF" w:rsidP="00D433C0" w14:paraId="192CFA29" w14:textId="77777777">
      <w:pPr>
        <w:jc w:val="both"/>
        <w:rPr>
          <w:rFonts w:eastAsia="Calibri"/>
          <w:i/>
          <w:szCs w:val="20"/>
        </w:rPr>
      </w:pPr>
      <w:r w:rsidRPr="003228EF">
        <w:rPr>
          <w:rFonts w:eastAsia="Calibri"/>
          <w:szCs w:val="20"/>
        </w:rPr>
        <w:t xml:space="preserve">Ponudnik v ponudbi priloži le dokumente, ki so navedeni v tej točki. </w:t>
      </w:r>
    </w:p>
    <w:p w:rsidR="003B3E94" w:rsidRPr="003228EF"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3228EF">
        <w:t xml:space="preserve">Šteje se, da je </w:t>
      </w:r>
      <w:r w:rsidRPr="003228EF" w:rsidR="007F5A45">
        <w:rPr>
          <w:rFonts w:eastAsia="Calibri"/>
          <w:b/>
          <w:szCs w:val="20"/>
        </w:rPr>
        <w:t xml:space="preserve">z oddajo </w:t>
      </w:r>
      <w:r w:rsidRPr="003228EF">
        <w:rPr>
          <w:rFonts w:eastAsia="Calibri"/>
          <w:b/>
          <w:szCs w:val="20"/>
        </w:rPr>
        <w:t>ponudbe</w:t>
      </w:r>
      <w:r w:rsidRPr="003228EF">
        <w:t xml:space="preserve"> podpisana vsa ponudbena dokumentacija, ki jo je ponudnik </w:t>
      </w:r>
      <w:r w:rsidRPr="008D09DB">
        <w:t>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3228EF" w:rsidP="003228EF" w14:paraId="1C3C8753" w14:textId="51CE9248">
      <w:pPr>
        <w:keepNext/>
        <w:numPr>
          <w:ilvl w:val="0"/>
          <w:numId w:val="40"/>
        </w:numPr>
        <w:spacing w:line="276" w:lineRule="auto"/>
        <w:jc w:val="both"/>
        <w:outlineLvl w:val="1"/>
        <w:rPr>
          <w:b/>
          <w:bCs/>
          <w:caps/>
          <w:szCs w:val="20"/>
        </w:rPr>
      </w:pPr>
      <w:r w:rsidRPr="003228EF">
        <w:rPr>
          <w:b/>
          <w:szCs w:val="20"/>
        </w:rPr>
        <w:t xml:space="preserve">OBRAZEC »PREDRAČUN ENOSTAVNI« </w:t>
      </w:r>
    </w:p>
    <w:p w:rsidR="00D433C0" w:rsidRPr="003228EF" w:rsidP="00D433C0" w14:paraId="59203D76" w14:textId="77777777">
      <w:pPr>
        <w:rPr>
          <w:szCs w:val="20"/>
        </w:rPr>
      </w:pPr>
      <w:r w:rsidRPr="003228EF">
        <w:rPr>
          <w:szCs w:val="20"/>
        </w:rPr>
        <w:t>Ponudnik mora izpolniti predračun tako, da izpolni vse zahtevane podatke.</w:t>
      </w:r>
    </w:p>
    <w:p w:rsidR="00D433C0" w:rsidRPr="003228EF" w:rsidP="00D433C0" w14:paraId="44E2CE8E" w14:textId="77777777">
      <w:pPr>
        <w:jc w:val="both"/>
        <w:rPr>
          <w:rFonts w:eastAsia="Calibri"/>
          <w:szCs w:val="20"/>
        </w:rPr>
      </w:pPr>
    </w:p>
    <w:p w:rsidR="00D433C0" w:rsidRPr="003228EF" w:rsidP="00D433C0" w14:paraId="4C1AECA3" w14:textId="77777777">
      <w:pPr>
        <w:jc w:val="both"/>
        <w:rPr>
          <w:rFonts w:eastAsia="Calibri"/>
          <w:szCs w:val="20"/>
        </w:rPr>
      </w:pPr>
      <w:r w:rsidRPr="003228EF">
        <w:rPr>
          <w:rFonts w:eastAsia="Calibri"/>
          <w:szCs w:val="20"/>
        </w:rPr>
        <w:t>Ponudnik mora navesti ponudbene cene na naslednji način:</w:t>
      </w:r>
    </w:p>
    <w:p w:rsidR="00D433C0" w:rsidRPr="003228EF" w:rsidP="00993DCD" w14:paraId="3FF4F4E5" w14:textId="77777777">
      <w:pPr>
        <w:pStyle w:val="BodyText"/>
        <w:numPr>
          <w:ilvl w:val="0"/>
          <w:numId w:val="5"/>
        </w:numPr>
        <w:tabs>
          <w:tab w:val="num" w:pos="284"/>
        </w:tabs>
        <w:spacing w:after="0" w:line="288" w:lineRule="auto"/>
        <w:ind w:left="284" w:hanging="284"/>
        <w:jc w:val="both"/>
        <w:rPr>
          <w:szCs w:val="20"/>
        </w:rPr>
      </w:pPr>
      <w:r w:rsidRPr="003228EF">
        <w:rPr>
          <w:szCs w:val="20"/>
        </w:rPr>
        <w:t>cena posameznega blaga na enoto mere mora biti izražena v EUR, vsaj na 2 decimalni mesti;</w:t>
      </w:r>
    </w:p>
    <w:p w:rsidR="00D433C0" w:rsidRPr="003228EF" w:rsidP="00993DCD" w14:paraId="3363BA34" w14:textId="582A70AD">
      <w:pPr>
        <w:pStyle w:val="BodyText"/>
        <w:numPr>
          <w:ilvl w:val="0"/>
          <w:numId w:val="5"/>
        </w:numPr>
        <w:tabs>
          <w:tab w:val="num" w:pos="284"/>
        </w:tabs>
        <w:spacing w:after="0" w:line="288" w:lineRule="auto"/>
        <w:ind w:left="284" w:hanging="284"/>
        <w:jc w:val="both"/>
        <w:rPr>
          <w:szCs w:val="20"/>
        </w:rPr>
      </w:pPr>
      <w:r w:rsidRPr="003228EF">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3228EF" w:rsidR="00D92A76">
        <w:rPr>
          <w:szCs w:val="20"/>
        </w:rPr>
        <w:t>;</w:t>
      </w:r>
      <w:r w:rsidRPr="003228EF">
        <w:rPr>
          <w:szCs w:val="20"/>
        </w:rPr>
        <w:t xml:space="preserve"> </w:t>
      </w:r>
    </w:p>
    <w:p w:rsidR="00D433C0" w:rsidRPr="003228EF" w:rsidP="00993DCD" w14:paraId="13EB1B89" w14:textId="77777777">
      <w:pPr>
        <w:pStyle w:val="BodyText"/>
        <w:numPr>
          <w:ilvl w:val="0"/>
          <w:numId w:val="5"/>
        </w:numPr>
        <w:spacing w:after="0" w:line="288" w:lineRule="auto"/>
        <w:jc w:val="both"/>
        <w:rPr>
          <w:szCs w:val="20"/>
        </w:rPr>
      </w:pPr>
      <w:r w:rsidRPr="003228EF">
        <w:rPr>
          <w:szCs w:val="20"/>
        </w:rPr>
        <w:t>če cena ne bo zapisana z decimalnimi mesti, bo naročnik na prvih dveh decimalnih mestih upošteval vrednost »nič«;</w:t>
      </w:r>
    </w:p>
    <w:p w:rsidR="00D433C0" w:rsidRPr="003228EF" w:rsidP="00993DCD" w14:paraId="3D8C048D" w14:textId="77777777">
      <w:pPr>
        <w:pStyle w:val="BodyText"/>
        <w:numPr>
          <w:ilvl w:val="0"/>
          <w:numId w:val="29"/>
        </w:numPr>
        <w:spacing w:after="0" w:line="288" w:lineRule="auto"/>
        <w:ind w:left="284" w:hanging="284"/>
        <w:jc w:val="both"/>
        <w:rPr>
          <w:szCs w:val="20"/>
        </w:rPr>
      </w:pPr>
      <w:r w:rsidRPr="008D09DB">
        <w:rPr>
          <w:rFonts w:eastAsia="Calibri"/>
          <w:szCs w:val="20"/>
        </w:rPr>
        <w:t xml:space="preserve">če ponudnik </w:t>
      </w:r>
      <w:r w:rsidRPr="003228EF">
        <w:rPr>
          <w:rFonts w:eastAsia="Calibri"/>
          <w:szCs w:val="20"/>
        </w:rPr>
        <w:t>cene v posamezno postavko ne vpiše, se šteje, da predmetne postavke ne ponuja in tako ne izpolnjuje vseh zahtev naročnika iz predmetne razpisne dokumentacije;</w:t>
      </w:r>
    </w:p>
    <w:p w:rsidR="00D433C0" w:rsidRPr="003228EF" w:rsidP="00993DCD" w14:paraId="3F976E63" w14:textId="77777777">
      <w:pPr>
        <w:pStyle w:val="BodyText"/>
        <w:numPr>
          <w:ilvl w:val="0"/>
          <w:numId w:val="29"/>
        </w:numPr>
        <w:spacing w:after="0" w:line="288" w:lineRule="auto"/>
        <w:ind w:left="284" w:hanging="284"/>
        <w:jc w:val="both"/>
        <w:rPr>
          <w:szCs w:val="20"/>
        </w:rPr>
      </w:pPr>
      <w:r w:rsidRPr="003228EF">
        <w:rPr>
          <w:rFonts w:eastAsia="Calibri"/>
          <w:szCs w:val="20"/>
        </w:rPr>
        <w:t>v kolikor ponudnik vpiše ceno nič (0) EUR, se šteje, da ponuja postavko brezplačno;</w:t>
      </w:r>
    </w:p>
    <w:p w:rsidR="00D433C0" w:rsidRPr="003228EF" w:rsidP="00993DCD" w14:paraId="2F72ABA6" w14:textId="77777777">
      <w:pPr>
        <w:pStyle w:val="BodyText"/>
        <w:numPr>
          <w:ilvl w:val="0"/>
          <w:numId w:val="5"/>
        </w:numPr>
        <w:tabs>
          <w:tab w:val="num" w:pos="284"/>
        </w:tabs>
        <w:spacing w:after="0" w:line="288" w:lineRule="auto"/>
        <w:ind w:left="284" w:hanging="284"/>
        <w:jc w:val="both"/>
        <w:rPr>
          <w:szCs w:val="20"/>
        </w:rPr>
      </w:pPr>
      <w:r w:rsidRPr="003228EF">
        <w:rPr>
          <w:szCs w:val="20"/>
        </w:rPr>
        <w:t xml:space="preserve">zajeti morajo biti vsi stroški in popusti; </w:t>
      </w:r>
    </w:p>
    <w:p w:rsidR="00D433C0" w:rsidRPr="003228EF" w:rsidP="00993DCD" w14:paraId="5D2FD76B" w14:textId="77777777">
      <w:pPr>
        <w:pStyle w:val="BodyText"/>
        <w:numPr>
          <w:ilvl w:val="0"/>
          <w:numId w:val="29"/>
        </w:numPr>
        <w:spacing w:after="0" w:line="288" w:lineRule="auto"/>
        <w:ind w:left="284" w:hanging="284"/>
        <w:jc w:val="both"/>
        <w:rPr>
          <w:szCs w:val="20"/>
        </w:rPr>
      </w:pPr>
      <w:r w:rsidRPr="003228EF">
        <w:rPr>
          <w:szCs w:val="20"/>
        </w:rPr>
        <w:t xml:space="preserve">naročnik naknadno ne bo priznaval nikakršnih stroškov; </w:t>
      </w:r>
    </w:p>
    <w:p w:rsidR="00D433C0" w:rsidRPr="003228EF" w:rsidP="00993DCD" w14:paraId="0F681517" w14:textId="77777777">
      <w:pPr>
        <w:pStyle w:val="BodyText"/>
        <w:numPr>
          <w:ilvl w:val="0"/>
          <w:numId w:val="29"/>
        </w:numPr>
        <w:spacing w:after="0" w:line="288" w:lineRule="auto"/>
        <w:ind w:left="284" w:hanging="284"/>
        <w:jc w:val="both"/>
        <w:rPr>
          <w:szCs w:val="20"/>
        </w:rPr>
      </w:pPr>
      <w:r w:rsidRPr="003228EF">
        <w:rPr>
          <w:rFonts w:eastAsia="Calibri"/>
          <w:szCs w:val="20"/>
        </w:rPr>
        <w:t>ne sme spreminjati vsebine predračuna;</w:t>
      </w:r>
    </w:p>
    <w:p w:rsidR="00D433C0" w:rsidRPr="003228EF" w:rsidP="00993DCD" w14:paraId="26FDD871" w14:textId="77777777">
      <w:pPr>
        <w:pStyle w:val="BodyText"/>
        <w:numPr>
          <w:ilvl w:val="0"/>
          <w:numId w:val="29"/>
        </w:numPr>
        <w:spacing w:after="0" w:line="288" w:lineRule="auto"/>
        <w:ind w:left="284" w:hanging="284"/>
        <w:jc w:val="both"/>
        <w:rPr>
          <w:szCs w:val="20"/>
        </w:rPr>
      </w:pPr>
      <w:r w:rsidRPr="003228EF">
        <w:rPr>
          <w:szCs w:val="20"/>
        </w:rPr>
        <w:t>izračunana mora biti na rok plačila</w:t>
      </w:r>
      <w:r w:rsidRPr="003228EF" w:rsidR="003D321A">
        <w:rPr>
          <w:szCs w:val="20"/>
        </w:rPr>
        <w:t xml:space="preserve"> v 30ih dneh, šteto</w:t>
      </w:r>
      <w:r w:rsidRPr="003228EF">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3228EF" w:rsidP="00993DCD" w14:paraId="73652CA8" w14:textId="7BC9A118">
      <w:pPr>
        <w:pStyle w:val="BodyText"/>
        <w:numPr>
          <w:ilvl w:val="0"/>
          <w:numId w:val="29"/>
        </w:numPr>
        <w:spacing w:after="0" w:line="276" w:lineRule="auto"/>
        <w:ind w:left="284" w:hanging="284"/>
        <w:jc w:val="both"/>
        <w:rPr>
          <w:b/>
          <w:szCs w:val="20"/>
        </w:rPr>
      </w:pPr>
      <w:r w:rsidRPr="003228EF">
        <w:rPr>
          <w:szCs w:val="20"/>
        </w:rPr>
        <w:t>navedena mora biti skupna vrednost ponudbe za celotno javno naročil</w:t>
      </w:r>
      <w:r w:rsidRPr="003228EF" w:rsidR="003228EF">
        <w:rPr>
          <w:szCs w:val="20"/>
        </w:rPr>
        <w:t>o</w:t>
      </w:r>
      <w:r w:rsidR="005A29EC">
        <w:rPr>
          <w:szCs w:val="20"/>
        </w:rPr>
        <w:t>;</w:t>
      </w:r>
    </w:p>
    <w:p w:rsidR="00D433C0" w:rsidRPr="003228EF" w:rsidP="0034779C" w14:paraId="41152569" w14:textId="5D6379D3">
      <w:pPr>
        <w:pStyle w:val="BodyText"/>
        <w:numPr>
          <w:ilvl w:val="0"/>
          <w:numId w:val="29"/>
        </w:numPr>
        <w:spacing w:after="0" w:line="276" w:lineRule="auto"/>
        <w:ind w:left="284" w:hanging="284"/>
        <w:jc w:val="both"/>
        <w:rPr>
          <w:szCs w:val="20"/>
        </w:rPr>
      </w:pPr>
      <w:r w:rsidRPr="003228EF">
        <w:rPr>
          <w:szCs w:val="20"/>
        </w:rPr>
        <w:t xml:space="preserve">cena vključuje dobavo </w:t>
      </w:r>
      <w:r w:rsidRPr="003228EF" w:rsidR="00E6733A">
        <w:rPr>
          <w:szCs w:val="20"/>
        </w:rPr>
        <w:t xml:space="preserve">in razložitev blaga DDP (INCOTERMS 2020) </w:t>
      </w:r>
      <w:r w:rsidRPr="003228EF" w:rsidR="003228EF">
        <w:rPr>
          <w:szCs w:val="20"/>
        </w:rPr>
        <w:t>Center za združeno usposabljanje, Enota za raziskave in simulacije, Vojašnica barona Andreja Čehovina, Ljubljanska cesta 37, 6230 Postojna.</w:t>
      </w:r>
    </w:p>
    <w:p w:rsidR="003228EF" w:rsidRPr="003228EF" w:rsidP="003228EF" w14:paraId="1FA5BF84" w14:textId="77777777">
      <w:pPr>
        <w:pStyle w:val="BodyText"/>
        <w:spacing w:after="0" w:line="276" w:lineRule="auto"/>
        <w:jc w:val="both"/>
        <w:rPr>
          <w:szCs w:val="20"/>
        </w:rPr>
      </w:pPr>
    </w:p>
    <w:p w:rsidR="00207CA9" w:rsidRPr="003228EF" w:rsidP="00207CA9" w14:paraId="6349094E" w14:textId="77777777">
      <w:pPr>
        <w:jc w:val="both"/>
        <w:rPr>
          <w:rFonts w:eastAsia="Calibri"/>
          <w:b/>
          <w:szCs w:val="20"/>
        </w:rPr>
      </w:pPr>
      <w:r w:rsidRPr="003228EF">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3228EF">
        <w:rPr>
          <w:rFonts w:eastAsia="Calibri"/>
          <w:b/>
          <w:szCs w:val="20"/>
        </w:rPr>
        <w:t>pdf</w:t>
      </w:r>
      <w:r w:rsidRPr="003228EF">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207CA9" w:rsidRPr="003228EF" w:rsidP="00207CA9" w14:paraId="0AC2C9DF" w14:textId="77777777">
      <w:pPr>
        <w:jc w:val="both"/>
        <w:rPr>
          <w:rFonts w:eastAsia="Calibri"/>
          <w:b/>
          <w:szCs w:val="20"/>
        </w:rPr>
      </w:pPr>
    </w:p>
    <w:p w:rsidR="00207CA9" w:rsidRPr="003228EF" w:rsidP="00207CA9" w14:paraId="6DC7267B" w14:textId="77777777">
      <w:pPr>
        <w:jc w:val="both"/>
        <w:rPr>
          <w:rFonts w:eastAsia="Calibri"/>
          <w:b/>
          <w:szCs w:val="20"/>
        </w:rPr>
      </w:pPr>
      <w:r w:rsidRPr="003228EF">
        <w:rPr>
          <w:rFonts w:eastAsia="Calibri"/>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1E0342" w:rsidRPr="003228EF" w:rsidP="001A526E" w14:paraId="32A63ECC" w14:textId="77777777">
      <w:pPr>
        <w:pStyle w:val="BodyText"/>
        <w:spacing w:after="0" w:line="276" w:lineRule="auto"/>
        <w:jc w:val="both"/>
        <w:rPr>
          <w:b/>
          <w:strike/>
          <w:szCs w:val="20"/>
        </w:rPr>
      </w:pPr>
    </w:p>
    <w:p w:rsidR="001E0342" w:rsidRPr="003228EF" w:rsidP="00F60F88" w14:paraId="2EC3DCE5" w14:textId="03EA6F45">
      <w:pPr>
        <w:keepNext/>
        <w:numPr>
          <w:ilvl w:val="0"/>
          <w:numId w:val="40"/>
        </w:numPr>
        <w:spacing w:line="276" w:lineRule="auto"/>
        <w:jc w:val="both"/>
        <w:outlineLvl w:val="1"/>
        <w:rPr>
          <w:b/>
          <w:szCs w:val="20"/>
        </w:rPr>
      </w:pPr>
      <w:r w:rsidRPr="003228EF">
        <w:rPr>
          <w:b/>
          <w:szCs w:val="20"/>
        </w:rPr>
        <w:t>OBRAZEC »ESPD«</w:t>
      </w:r>
    </w:p>
    <w:p w:rsidR="00F60F88" w:rsidRPr="003228EF" w:rsidP="005F640C" w14:paraId="53BB693B" w14:textId="77777777"/>
    <w:p w:rsidR="000945AC" w:rsidRPr="003228EF" w:rsidP="000945AC" w14:paraId="2AFE0D4B" w14:textId="77777777">
      <w:pPr>
        <w:jc w:val="both"/>
        <w:rPr>
          <w:rFonts w:eastAsia="Calibri" w:cs="Times New Roman"/>
          <w:szCs w:val="22"/>
        </w:rPr>
      </w:pPr>
      <w:r w:rsidRPr="003228EF">
        <w:rPr>
          <w:rFonts w:eastAsia="Calibri" w:cs="Times New Roman"/>
          <w:szCs w:val="22"/>
        </w:rPr>
        <w:t>Ponudnik, ki v sistemu e-JN oddaja ponudbo, naloži svoj ESPD v razdelek</w:t>
      </w:r>
      <w:r w:rsidRPr="003228EF" w:rsidR="00FE5135">
        <w:rPr>
          <w:rFonts w:eastAsia="Calibri" w:cs="Times New Roman"/>
          <w:szCs w:val="22"/>
        </w:rPr>
        <w:t xml:space="preserve"> »Dokumenti«, del</w:t>
      </w:r>
      <w:r w:rsidRPr="003228EF">
        <w:rPr>
          <w:rFonts w:eastAsia="Calibri" w:cs="Times New Roman"/>
          <w:szCs w:val="22"/>
        </w:rPr>
        <w:t xml:space="preserve"> »ESPD – ponudnik«, ESPD ostalih sodelujočih pa naloži v razdelek</w:t>
      </w:r>
      <w:r w:rsidRPr="003228EF" w:rsidR="00EA3E4B">
        <w:rPr>
          <w:rFonts w:eastAsia="Calibri" w:cs="Times New Roman"/>
          <w:szCs w:val="22"/>
        </w:rPr>
        <w:t xml:space="preserve"> »Sodelujoči«, del </w:t>
      </w:r>
      <w:r w:rsidRPr="003228EF">
        <w:rPr>
          <w:rFonts w:eastAsia="Calibri" w:cs="Times New Roman"/>
          <w:szCs w:val="22"/>
        </w:rPr>
        <w:t xml:space="preserve">»ESPD – ostali sodelujoči«. Ponudnik, ki v sistemu e-JN oddaja ponudbo, naloži elektronsko podpisan ESPD v </w:t>
      </w:r>
      <w:r w:rsidRPr="003228EF">
        <w:rPr>
          <w:rFonts w:eastAsia="Calibri" w:cs="Times New Roman"/>
          <w:szCs w:val="22"/>
        </w:rPr>
        <w:t>xml</w:t>
      </w:r>
      <w:r w:rsidRPr="003228EF">
        <w:rPr>
          <w:rFonts w:eastAsia="Calibri" w:cs="Times New Roman"/>
          <w:szCs w:val="22"/>
        </w:rPr>
        <w:t xml:space="preserve">. obliki ali nepodpisan ESPD v </w:t>
      </w:r>
      <w:r w:rsidRPr="003228EF">
        <w:rPr>
          <w:rFonts w:eastAsia="Calibri" w:cs="Times New Roman"/>
          <w:szCs w:val="22"/>
        </w:rPr>
        <w:t>xml</w:t>
      </w:r>
      <w:r w:rsidRPr="003228EF">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3228EF" w:rsidP="000945AC" w14:paraId="6F50B063" w14:textId="77777777">
      <w:pPr>
        <w:spacing w:after="120" w:line="276" w:lineRule="auto"/>
        <w:ind w:left="284"/>
        <w:jc w:val="both"/>
        <w:rPr>
          <w:szCs w:val="20"/>
        </w:rPr>
      </w:pPr>
    </w:p>
    <w:p w:rsidR="000945AC" w:rsidRPr="003228EF" w:rsidP="000945AC" w14:paraId="058BC45F" w14:textId="77777777">
      <w:pPr>
        <w:spacing w:line="276" w:lineRule="auto"/>
        <w:jc w:val="both"/>
        <w:rPr>
          <w:szCs w:val="20"/>
        </w:rPr>
      </w:pPr>
      <w:r w:rsidRPr="003228EF">
        <w:rPr>
          <w:szCs w:val="20"/>
        </w:rPr>
        <w:t>Za ostale sodelujoče ponudnik v razdelek</w:t>
      </w:r>
      <w:r w:rsidRPr="003228EF" w:rsidR="00EA3E4B">
        <w:rPr>
          <w:szCs w:val="20"/>
        </w:rPr>
        <w:t xml:space="preserve"> »Sodelujoči«, del</w:t>
      </w:r>
      <w:r w:rsidRPr="003228EF">
        <w:rPr>
          <w:szCs w:val="20"/>
        </w:rPr>
        <w:t xml:space="preserve"> »ESPD – ostali sodelujoči« priloži podpisane ESPD v </w:t>
      </w:r>
      <w:r w:rsidRPr="003228EF">
        <w:rPr>
          <w:szCs w:val="20"/>
        </w:rPr>
        <w:t>pdf</w:t>
      </w:r>
      <w:r w:rsidRPr="003228EF">
        <w:rPr>
          <w:szCs w:val="20"/>
        </w:rPr>
        <w:t xml:space="preserve">. obliki, ali v elektronski obliki podpisan </w:t>
      </w:r>
      <w:r w:rsidRPr="003228EF">
        <w:rPr>
          <w:szCs w:val="20"/>
        </w:rPr>
        <w:t>xml</w:t>
      </w:r>
      <w:r w:rsidRPr="003228EF">
        <w:rPr>
          <w:szCs w:val="20"/>
        </w:rPr>
        <w:t>.</w:t>
      </w:r>
    </w:p>
    <w:p w:rsidR="001E0342" w:rsidRPr="003228EF" w:rsidP="001E0342" w14:paraId="5DF93478" w14:textId="77777777">
      <w:pPr>
        <w:pStyle w:val="BodyText"/>
        <w:spacing w:after="0" w:line="276" w:lineRule="auto"/>
        <w:jc w:val="both"/>
        <w:rPr>
          <w:szCs w:val="20"/>
        </w:rPr>
      </w:pPr>
    </w:p>
    <w:p w:rsidR="001E0342" w:rsidRPr="003228EF" w:rsidP="00F60F88" w14:paraId="3C5ED621" w14:textId="79FC86F1">
      <w:pPr>
        <w:keepNext/>
        <w:numPr>
          <w:ilvl w:val="0"/>
          <w:numId w:val="40"/>
        </w:numPr>
        <w:spacing w:line="276" w:lineRule="auto"/>
        <w:jc w:val="both"/>
        <w:outlineLvl w:val="1"/>
        <w:rPr>
          <w:b/>
          <w:szCs w:val="20"/>
        </w:rPr>
      </w:pPr>
      <w:r w:rsidRPr="003228EF">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F60F88" w14:paraId="6778266B" w14:textId="72FF12C8">
      <w:pPr>
        <w:keepNext/>
        <w:numPr>
          <w:ilvl w:val="0"/>
          <w:numId w:val="40"/>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3228EF" w:rsidP="00E44A00" w14:paraId="78F7B55E" w14:textId="77777777">
      <w:pPr>
        <w:pStyle w:val="BodyText"/>
        <w:spacing w:after="0" w:line="288" w:lineRule="auto"/>
        <w:jc w:val="both"/>
        <w:rPr>
          <w:b/>
          <w:szCs w:val="20"/>
        </w:rPr>
      </w:pPr>
    </w:p>
    <w:p w:rsidR="00900588" w:rsidRPr="003228EF" w:rsidP="00900588" w14:paraId="51F5DD92" w14:textId="786E7F4F">
      <w:pPr>
        <w:spacing w:line="288" w:lineRule="auto"/>
        <w:jc w:val="both"/>
        <w:rPr>
          <w:i/>
          <w:szCs w:val="20"/>
        </w:rPr>
      </w:pPr>
      <w:r w:rsidRPr="003228EF">
        <w:rPr>
          <w:szCs w:val="20"/>
        </w:rPr>
        <w:t xml:space="preserve">Naročnik bo odgovor objavil na istem spletnem naslovu najpozneje </w:t>
      </w:r>
      <w:r w:rsidRPr="003228EF">
        <w:rPr>
          <w:b/>
          <w:szCs w:val="20"/>
        </w:rPr>
        <w:t>6 (šest)</w:t>
      </w:r>
      <w:r w:rsidRPr="003228EF">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F60F88" w14:paraId="5ED82934" w14:textId="2D7FAEBC">
      <w:pPr>
        <w:keepNext/>
        <w:numPr>
          <w:ilvl w:val="0"/>
          <w:numId w:val="40"/>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8D09DB" w:rsidP="003228EF" w14:paraId="28ACC935" w14:textId="2AD0D0F3">
      <w:pPr>
        <w:spacing w:line="288" w:lineRule="auto"/>
        <w:jc w:val="both"/>
        <w:rPr>
          <w:color w:val="FF0000"/>
          <w:szCs w:val="20"/>
        </w:rPr>
      </w:pPr>
      <w:r w:rsidRPr="008D09DB">
        <w:rPr>
          <w:szCs w:val="20"/>
        </w:rPr>
        <w:t>Ponudniki oddajo ponudbo za celotno javno naročilo</w:t>
      </w:r>
      <w:r w:rsidRPr="008D09DB">
        <w:rPr>
          <w:color w:val="FF0000"/>
          <w:szCs w:val="20"/>
        </w:rPr>
        <w:t>.</w:t>
      </w:r>
      <w:r w:rsidRPr="008D09DB">
        <w:rPr>
          <w:szCs w:val="20"/>
        </w:rPr>
        <w:t xml:space="preserve"> Variantne ponudbe ne bodo upoštevane. Vsak ponudnik lahko predloži le eno ponudbo. Ponudnik, ki predloži več kot eno ponudbo, diskvalificira vse svoje ponudbe</w:t>
      </w:r>
      <w:r w:rsidRPr="008D09DB">
        <w:rPr>
          <w:color w:val="FF0000"/>
          <w:szCs w:val="20"/>
        </w:rPr>
        <w:t>.</w:t>
      </w:r>
    </w:p>
    <w:p w:rsidR="00E44A00" w:rsidRPr="008D09DB" w:rsidP="00E44A00" w14:paraId="07AFCB4D" w14:textId="77777777">
      <w:pPr>
        <w:pStyle w:val="BodyText31"/>
        <w:spacing w:line="288" w:lineRule="auto"/>
        <w:rPr>
          <w:rFonts w:cs="Arial"/>
          <w:sz w:val="20"/>
        </w:rPr>
      </w:pPr>
    </w:p>
    <w:p w:rsidR="00E44A00" w:rsidRPr="008D09DB" w:rsidP="00F60F88" w14:paraId="7E1702AA" w14:textId="0E8C6A90">
      <w:pPr>
        <w:keepNext/>
        <w:numPr>
          <w:ilvl w:val="0"/>
          <w:numId w:val="40"/>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F60F88" w14:paraId="634943D0" w14:textId="56176809">
      <w:pPr>
        <w:keepNext/>
        <w:numPr>
          <w:ilvl w:val="0"/>
          <w:numId w:val="40"/>
        </w:numPr>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F60F88" w14:paraId="5A3E6F0C" w14:textId="4C982540">
      <w:pPr>
        <w:keepNext/>
        <w:numPr>
          <w:ilvl w:val="0"/>
          <w:numId w:val="40"/>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993DCD" w14:paraId="68452D1A" w14:textId="5FD87D2B">
      <w:pPr>
        <w:pStyle w:val="BodyText"/>
        <w:numPr>
          <w:ilvl w:val="0"/>
          <w:numId w:val="6"/>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993DCD" w14:paraId="40E0368E" w14:textId="77777777">
      <w:pPr>
        <w:pStyle w:val="BodyText"/>
        <w:numPr>
          <w:ilvl w:val="0"/>
          <w:numId w:val="6"/>
        </w:numPr>
        <w:spacing w:after="0" w:line="288" w:lineRule="auto"/>
        <w:ind w:left="426" w:hanging="426"/>
        <w:jc w:val="both"/>
        <w:rPr>
          <w:szCs w:val="20"/>
        </w:rPr>
      </w:pPr>
      <w:r w:rsidRPr="008D09DB">
        <w:rPr>
          <w:szCs w:val="20"/>
        </w:rPr>
        <w:t>pooblastilo vodilnemu partnerju v skupini,</w:t>
      </w:r>
    </w:p>
    <w:p w:rsidR="00E44A00" w:rsidRPr="008D09DB" w:rsidP="00993DCD" w14:paraId="7499C5F1" w14:textId="77777777">
      <w:pPr>
        <w:pStyle w:val="BodyText"/>
        <w:numPr>
          <w:ilvl w:val="0"/>
          <w:numId w:val="6"/>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993DCD" w14:paraId="4A4B9F05" w14:textId="77777777">
      <w:pPr>
        <w:pStyle w:val="BodyText"/>
        <w:numPr>
          <w:ilvl w:val="0"/>
          <w:numId w:val="6"/>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993DCD" w14:paraId="52204F05" w14:textId="77777777">
      <w:pPr>
        <w:pStyle w:val="BodyText"/>
        <w:numPr>
          <w:ilvl w:val="0"/>
          <w:numId w:val="6"/>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993DCD" w14:paraId="3C84423E" w14:textId="0F46C2ED">
      <w:pPr>
        <w:pStyle w:val="BodyText"/>
        <w:numPr>
          <w:ilvl w:val="0"/>
          <w:numId w:val="6"/>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993DCD" w14:paraId="38EE0CAE" w14:textId="77777777">
      <w:pPr>
        <w:pStyle w:val="BodyText"/>
        <w:numPr>
          <w:ilvl w:val="0"/>
          <w:numId w:val="6"/>
        </w:numPr>
        <w:spacing w:after="0" w:line="288" w:lineRule="auto"/>
        <w:ind w:left="426" w:hanging="426"/>
        <w:jc w:val="both"/>
        <w:rPr>
          <w:szCs w:val="20"/>
        </w:rPr>
      </w:pPr>
      <w:r w:rsidRPr="008D09DB">
        <w:rPr>
          <w:szCs w:val="20"/>
        </w:rPr>
        <w:t>reševanje sporov med partnerji v skupini,</w:t>
      </w:r>
    </w:p>
    <w:p w:rsidR="00E44A00" w:rsidRPr="008D09DB" w:rsidP="00993DCD" w14:paraId="1F6945FB" w14:textId="77777777">
      <w:pPr>
        <w:pStyle w:val="BodyText"/>
        <w:numPr>
          <w:ilvl w:val="0"/>
          <w:numId w:val="6"/>
        </w:numPr>
        <w:spacing w:after="0" w:line="288" w:lineRule="auto"/>
        <w:ind w:left="426" w:hanging="426"/>
        <w:jc w:val="both"/>
        <w:rPr>
          <w:szCs w:val="20"/>
        </w:rPr>
      </w:pPr>
      <w:r w:rsidRPr="008D09DB">
        <w:rPr>
          <w:szCs w:val="20"/>
        </w:rPr>
        <w:t>druge morebitne pravice in obveznosti med partnerji v skupini,</w:t>
      </w:r>
    </w:p>
    <w:p w:rsidR="00E44A00" w:rsidRPr="008D09DB" w:rsidP="00993DCD" w14:paraId="24AE6EB3" w14:textId="77777777">
      <w:pPr>
        <w:pStyle w:val="BodyText"/>
        <w:numPr>
          <w:ilvl w:val="0"/>
          <w:numId w:val="6"/>
        </w:numPr>
        <w:spacing w:after="0" w:line="288" w:lineRule="auto"/>
        <w:ind w:left="426" w:hanging="426"/>
        <w:jc w:val="both"/>
        <w:rPr>
          <w:szCs w:val="20"/>
        </w:rPr>
      </w:pPr>
      <w:r w:rsidRPr="008D09DB">
        <w:rPr>
          <w:szCs w:val="20"/>
        </w:rPr>
        <w:t>rok veljavnosti pravnega akta,</w:t>
      </w:r>
    </w:p>
    <w:p w:rsidR="00E44A00" w:rsidRPr="008D09DB" w:rsidP="00993DCD" w14:paraId="52D98B90" w14:textId="77777777">
      <w:pPr>
        <w:numPr>
          <w:ilvl w:val="0"/>
          <w:numId w:val="6"/>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F60F88" w14:paraId="2A15B41A" w14:textId="034EF321">
      <w:pPr>
        <w:keepNext/>
        <w:numPr>
          <w:ilvl w:val="0"/>
          <w:numId w:val="40"/>
        </w:numPr>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F60F88" w14:paraId="297C55F6" w14:textId="50D7D380">
      <w:pPr>
        <w:keepNext/>
        <w:numPr>
          <w:ilvl w:val="0"/>
          <w:numId w:val="40"/>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27ECD29F">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3228EF"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w:t>
      </w:r>
      <w:r w:rsidRPr="003228EF">
        <w:t xml:space="preserve">vsakem od zahtevanih pogojev. Obrazci izjav ponudnika so del razpisne dokumentacije. Izjave ponudnika morajo biti </w:t>
      </w:r>
      <w:r w:rsidRPr="003228EF" w:rsidR="00635B6F">
        <w:t>predložene v ponudbi</w:t>
      </w:r>
      <w:r w:rsidRPr="003228EF">
        <w:t xml:space="preserve">. Dokumenti morajo odražati zadnje stanje ponudnika. Naročnik bo pozval ponudnika, da že predloženo ponudbo dopolnjuje, popravlja, spreminja in pojasnjuje  pod pogoji, ki jih določa peti in šesti odstavek 89. </w:t>
      </w:r>
      <w:r w:rsidRPr="003228EF" w:rsidR="00FC2A53">
        <w:t>č</w:t>
      </w:r>
      <w:r w:rsidRPr="003228EF">
        <w:t>lena</w:t>
      </w:r>
      <w:r w:rsidRPr="003228EF" w:rsidR="00FC2A53">
        <w:t>.</w:t>
      </w:r>
    </w:p>
    <w:p w:rsidR="001609F6" w:rsidRPr="003228EF" w:rsidP="001609F6" w14:paraId="5C7B53CB" w14:textId="77777777">
      <w:pPr>
        <w:spacing w:line="288" w:lineRule="auto"/>
        <w:jc w:val="both"/>
      </w:pPr>
    </w:p>
    <w:p w:rsidR="002276D6" w:rsidRPr="003228EF" w:rsidP="002276D6" w14:paraId="024A6ACA" w14:textId="77777777">
      <w:pPr>
        <w:spacing w:line="288" w:lineRule="auto"/>
        <w:jc w:val="both"/>
      </w:pPr>
      <w:r w:rsidRPr="003228EF">
        <w:t>Naročnik namesto potrdil, ki jih izdajajo javni organi ali tretje osebe, sprejme kot predhodni dokaz Enotni evropski dokument v zvezi z oddajo j</w:t>
      </w:r>
      <w:r w:rsidRPr="003228EF" w:rsidR="001E0342">
        <w:t>avnega naročila – ESPD v zvezi s 1. in 3</w:t>
      </w:r>
      <w:r w:rsidRPr="003228EF">
        <w:t>. točko III. poglavja te dokumentacije.</w:t>
      </w:r>
      <w:r w:rsidRPr="003228EF" w:rsidR="006E097B">
        <w:t xml:space="preserve"> Obrazec ESPD predstavlja uradno izjavo gospodarskega subjekta, da zanj ne obstajajo razlogi za izključitev in da izpolnjuje pogoje za sodelovanje, hkrati pa zagotavlja ustrezne informacije, ki jih zahteva naročnik</w:t>
      </w:r>
      <w:r w:rsidRPr="003228EF"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3228EF" w:rsidP="002276D6" w14:paraId="7BEF8B44" w14:textId="77777777">
      <w:pPr>
        <w:spacing w:line="288" w:lineRule="auto"/>
        <w:jc w:val="both"/>
      </w:pPr>
    </w:p>
    <w:p w:rsidR="00CA6A2F" w:rsidRPr="003228EF" w:rsidP="002276D6" w14:paraId="2FBE9F46" w14:textId="77777777">
      <w:pPr>
        <w:spacing w:line="288" w:lineRule="auto"/>
        <w:jc w:val="both"/>
      </w:pPr>
      <w:r w:rsidRPr="003228EF">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3228EF" w:rsidR="00CF0E42">
        <w:t>.</w:t>
      </w:r>
    </w:p>
    <w:p w:rsidR="00CF0E42" w:rsidRPr="003228EF" w:rsidP="002276D6" w14:paraId="3EF11CAB" w14:textId="77777777">
      <w:pPr>
        <w:spacing w:line="288" w:lineRule="auto"/>
        <w:jc w:val="both"/>
      </w:pPr>
    </w:p>
    <w:p w:rsidR="00E44A00" w:rsidRPr="003228EF" w:rsidP="00E44A00" w14:paraId="42E5969A" w14:textId="77777777">
      <w:pPr>
        <w:spacing w:line="288" w:lineRule="auto"/>
        <w:jc w:val="both"/>
      </w:pPr>
      <w:r w:rsidRPr="003228EF">
        <w:t xml:space="preserve">Ponudniki s sedežem v tuji državi morajo izpolnjevati enake pogoje kot ponudniki s sedežem v Republiki Sloveniji in morajo predložiti dokazila o </w:t>
      </w:r>
      <w:r w:rsidRPr="003228EF" w:rsidR="001E0342">
        <w:t>izpolnjevanju pogojev iz točke 1</w:t>
      </w:r>
      <w:r w:rsidRPr="003228EF">
        <w:t xml:space="preserve">. III. poglavja te dokumentacije v zvezi z oddajo javnega naročila. </w:t>
      </w:r>
    </w:p>
    <w:p w:rsidR="00E44A00" w:rsidRPr="003228EF" w:rsidP="00E44A00" w14:paraId="7CCF5A8C" w14:textId="77777777">
      <w:pPr>
        <w:spacing w:line="288" w:lineRule="auto"/>
        <w:jc w:val="both"/>
        <w:rPr>
          <w:szCs w:val="20"/>
        </w:rPr>
      </w:pPr>
    </w:p>
    <w:p w:rsidR="00BF5127" w:rsidRPr="003228EF" w:rsidP="00E44A00" w14:paraId="39D1AD70" w14:textId="77777777">
      <w:pPr>
        <w:spacing w:line="288" w:lineRule="auto"/>
        <w:jc w:val="both"/>
        <w:rPr>
          <w:szCs w:val="20"/>
        </w:rPr>
      </w:pPr>
      <w:r w:rsidRPr="003228EF">
        <w:rPr>
          <w:szCs w:val="20"/>
        </w:rPr>
        <w:t>Če država, v kateri ima ponudnik svoj sedež, ne izd</w:t>
      </w:r>
      <w:r w:rsidRPr="003228EF" w:rsidR="001E0342">
        <w:rPr>
          <w:szCs w:val="20"/>
        </w:rPr>
        <w:t>aja zahtevanih dokazil iz točk 1.1, 1.2 in 1</w:t>
      </w:r>
      <w:r w:rsidRPr="003228EF">
        <w:rPr>
          <w:szCs w:val="20"/>
        </w:rPr>
        <w:t xml:space="preserve">.4 </w:t>
      </w:r>
      <w:r w:rsidRPr="003228EF" w:rsidR="008D0B0E">
        <w:rPr>
          <w:szCs w:val="20"/>
        </w:rPr>
        <w:t xml:space="preserve">in prve alineje točke 1.5 </w:t>
      </w:r>
      <w:r w:rsidRPr="003228EF">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3228EF" w:rsidR="00CA6A2F">
        <w:rPr>
          <w:szCs w:val="20"/>
        </w:rPr>
        <w:t>i, v kateri ima ponudnik sedež.</w:t>
      </w:r>
    </w:p>
    <w:p w:rsidR="00E44A00" w:rsidRPr="003228EF" w:rsidP="00E44A00" w14:paraId="3BF76FD7" w14:textId="77777777">
      <w:pPr>
        <w:spacing w:line="288" w:lineRule="auto"/>
        <w:jc w:val="both"/>
        <w:rPr>
          <w:szCs w:val="20"/>
        </w:rPr>
      </w:pPr>
    </w:p>
    <w:p w:rsidR="00E44A00" w:rsidRPr="003228EF" w:rsidP="00E44A00" w14:paraId="1E8A4FE4" w14:textId="77777777">
      <w:pPr>
        <w:spacing w:line="288" w:lineRule="auto"/>
        <w:jc w:val="both"/>
        <w:rPr>
          <w:szCs w:val="20"/>
        </w:rPr>
      </w:pPr>
      <w:r w:rsidRPr="003228EF">
        <w:rPr>
          <w:szCs w:val="20"/>
        </w:rPr>
        <w:t xml:space="preserve">Naročnik bo pred oddajo javnega naročila od ponudnika, katerim se bo odločil oddati javno naročilo, zahteval, da predloži najnovejša dokazila (potrdila, izjave) kot dokaz neobstoja razlogov za izključitev </w:t>
      </w:r>
      <w:r w:rsidRPr="003228EF" w:rsidR="001E0342">
        <w:rPr>
          <w:szCs w:val="20"/>
        </w:rPr>
        <w:t>iz točke 1</w:t>
      </w:r>
      <w:r w:rsidRPr="003228EF" w:rsidR="00BF5127">
        <w:rPr>
          <w:szCs w:val="20"/>
        </w:rPr>
        <w:t xml:space="preserve">. </w:t>
      </w:r>
      <w:r w:rsidRPr="003228EF">
        <w:rPr>
          <w:szCs w:val="20"/>
        </w:rPr>
        <w:t>in dokazila o izpolnjevanju pogojev za sodelovanje</w:t>
      </w:r>
      <w:r w:rsidRPr="003228EF" w:rsidR="001E0342">
        <w:rPr>
          <w:szCs w:val="20"/>
        </w:rPr>
        <w:t xml:space="preserve"> iz točke 3</w:t>
      </w:r>
      <w:r w:rsidRPr="003228EF" w:rsidR="00BF5127">
        <w:rPr>
          <w:szCs w:val="20"/>
        </w:rPr>
        <w:t>. III. poglavja te dokumentacije.</w:t>
      </w:r>
    </w:p>
    <w:p w:rsidR="00E44A00" w:rsidRPr="003228EF" w:rsidP="00E44A00" w14:paraId="3B27ADED" w14:textId="77777777">
      <w:pPr>
        <w:spacing w:line="288" w:lineRule="auto"/>
        <w:jc w:val="both"/>
        <w:rPr>
          <w:szCs w:val="20"/>
        </w:rPr>
      </w:pPr>
    </w:p>
    <w:p w:rsidR="00E44A00" w:rsidRPr="003228EF" w:rsidP="00E44A00" w14:paraId="7C483D9A" w14:textId="77777777">
      <w:pPr>
        <w:spacing w:line="288" w:lineRule="auto"/>
        <w:jc w:val="both"/>
        <w:rPr>
          <w:szCs w:val="20"/>
        </w:rPr>
      </w:pPr>
      <w:r w:rsidRPr="003228EF">
        <w:rPr>
          <w:szCs w:val="20"/>
        </w:rPr>
        <w:t>Navedbe v ESPD in/ali dokazila, ki jih predloži ponudnik, morajo biti veljavni.</w:t>
      </w:r>
    </w:p>
    <w:p w:rsidR="00E44A00" w:rsidRPr="003228EF" w:rsidP="00E44A00" w14:paraId="7A703B59" w14:textId="77777777">
      <w:pPr>
        <w:spacing w:line="288" w:lineRule="auto"/>
        <w:jc w:val="both"/>
        <w:rPr>
          <w:szCs w:val="20"/>
        </w:rPr>
      </w:pPr>
    </w:p>
    <w:p w:rsidR="00E44A00" w:rsidRPr="003228EF" w:rsidP="00E44A00" w14:paraId="3EA1AFA8" w14:textId="77777777">
      <w:pPr>
        <w:spacing w:line="288" w:lineRule="auto"/>
        <w:jc w:val="both"/>
        <w:rPr>
          <w:szCs w:val="20"/>
        </w:rPr>
      </w:pPr>
      <w:r w:rsidRPr="003228EF">
        <w:rPr>
          <w:szCs w:val="20"/>
        </w:rPr>
        <w:t>Ponudnik naročnikov obrazec ESPD (datot</w:t>
      </w:r>
      <w:r w:rsidRPr="003228EF" w:rsidR="00CA6A2F">
        <w:rPr>
          <w:szCs w:val="20"/>
        </w:rPr>
        <w:t>eka XML) uvozi na spletni povezavi:</w:t>
      </w:r>
      <w:r w:rsidRPr="003228EF">
        <w:rPr>
          <w:szCs w:val="20"/>
        </w:rPr>
        <w:t xml:space="preserve"> </w:t>
      </w:r>
      <w:r w:rsidRPr="003228EF" w:rsidR="00CA6A2F">
        <w:rPr>
          <w:szCs w:val="20"/>
        </w:rPr>
        <w:t>https://ejn.gov.si/esdp</w:t>
      </w:r>
      <w:r w:rsidRPr="003228EF" w:rsidR="00F4279F">
        <w:rPr>
          <w:szCs w:val="20"/>
        </w:rPr>
        <w:t>/</w:t>
      </w:r>
      <w:r w:rsidRPr="003228EF">
        <w:rPr>
          <w:szCs w:val="20"/>
        </w:rPr>
        <w:t>, v njega nep</w:t>
      </w:r>
      <w:r w:rsidRPr="003228EF" w:rsidR="00514D16">
        <w:rPr>
          <w:szCs w:val="20"/>
        </w:rPr>
        <w:t>osredno vnese zahtevane podatke in</w:t>
      </w:r>
      <w:r w:rsidRPr="003228EF">
        <w:rPr>
          <w:szCs w:val="20"/>
        </w:rPr>
        <w:t xml:space="preserve"> ga predloži v ponudbi.</w:t>
      </w:r>
    </w:p>
    <w:p w:rsidR="00E44A00" w:rsidRPr="003228EF"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3228EF">
        <w:rPr>
          <w:szCs w:val="20"/>
        </w:rPr>
        <w:t>Ponudnik lahko, ne glede na prejšnji odstavek</w:t>
      </w:r>
      <w:r w:rsidRPr="008D09DB">
        <w:rPr>
          <w:szCs w:val="20"/>
        </w:rPr>
        <w:t>,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3228EF"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3228EF">
        <w:rPr>
          <w:szCs w:val="20"/>
        </w:rPr>
        <w:t>okoljskega</w:t>
      </w:r>
      <w:r w:rsidRPr="003228EF">
        <w:rPr>
          <w:szCs w:val="20"/>
        </w:rPr>
        <w:t>, delovnega ali socialnega prava, če od datuma ugotovljene kršitve ni preteklo 3 leta.</w:t>
      </w:r>
    </w:p>
    <w:p w:rsidR="00E44A00" w:rsidRPr="003228EF" w:rsidP="00E44A00" w14:paraId="244AF787" w14:textId="77777777">
      <w:pPr>
        <w:spacing w:line="288" w:lineRule="auto"/>
        <w:jc w:val="both"/>
        <w:rPr>
          <w:szCs w:val="20"/>
        </w:rPr>
      </w:pPr>
    </w:p>
    <w:p w:rsidR="00E44A00" w:rsidRPr="003228EF" w:rsidP="00E44A00" w14:paraId="6B06B86D" w14:textId="77777777">
      <w:pPr>
        <w:spacing w:line="288" w:lineRule="auto"/>
        <w:jc w:val="both"/>
        <w:rPr>
          <w:szCs w:val="20"/>
        </w:rPr>
      </w:pPr>
      <w:bookmarkStart w:id="5" w:name="_Toc156633560"/>
      <w:r w:rsidRPr="003228EF">
        <w:rPr>
          <w:szCs w:val="20"/>
        </w:rPr>
        <w:t xml:space="preserve">Skladno s šestim odstavkom 14. člena Zakona o integriteti in preprečevanju korupcije (Uradni list RS, </w:t>
      </w:r>
      <w:r w:rsidRPr="003228EF" w:rsidR="00095B18">
        <w:rPr>
          <w:szCs w:val="20"/>
        </w:rPr>
        <w:t>št.</w:t>
      </w:r>
      <w:r w:rsidRPr="003228EF" w:rsidR="00514D16">
        <w:rPr>
          <w:szCs w:val="20"/>
        </w:rPr>
        <w:t xml:space="preserve"> </w:t>
      </w:r>
      <w:r w:rsidRPr="003228EF" w:rsidR="00095B18">
        <w:rPr>
          <w:szCs w:val="20"/>
        </w:rPr>
        <w:t>69/11-UPB2;</w:t>
      </w:r>
      <w:r w:rsidRPr="003228EF" w:rsidR="0071482D">
        <w:rPr>
          <w:szCs w:val="20"/>
        </w:rPr>
        <w:t xml:space="preserve"> s spremembami in dopolnitvami;</w:t>
      </w:r>
      <w:r w:rsidRPr="003228EF" w:rsidR="00095B18">
        <w:rPr>
          <w:szCs w:val="20"/>
        </w:rPr>
        <w:t xml:space="preserve"> v nadaljevanju </w:t>
      </w:r>
      <w:r w:rsidRPr="003228EF" w:rsidR="00095B18">
        <w:rPr>
          <w:szCs w:val="20"/>
        </w:rPr>
        <w:t>ZIntPK</w:t>
      </w:r>
      <w:r w:rsidRPr="003228EF">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3228EF" w:rsidR="009A0E2F">
        <w:rPr>
          <w:szCs w:val="20"/>
        </w:rPr>
        <w:t xml:space="preserve">v roku 8 dni </w:t>
      </w:r>
      <w:r w:rsidRPr="003228EF">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3228EF" w:rsidP="00E44A00" w14:paraId="7BDE2B40" w14:textId="77777777">
      <w:pPr>
        <w:spacing w:line="288" w:lineRule="auto"/>
        <w:jc w:val="both"/>
        <w:rPr>
          <w:szCs w:val="20"/>
        </w:rPr>
      </w:pPr>
    </w:p>
    <w:p w:rsidR="00095B18" w:rsidRPr="003228EF" w:rsidP="00095B18" w14:paraId="152E279F" w14:textId="77777777">
      <w:pPr>
        <w:spacing w:line="288" w:lineRule="auto"/>
        <w:jc w:val="both"/>
        <w:rPr>
          <w:szCs w:val="20"/>
        </w:rPr>
      </w:pPr>
      <w:r w:rsidRPr="003228EF">
        <w:rPr>
          <w:bCs/>
          <w:szCs w:val="20"/>
          <w:lang w:eastAsia="sl-SI"/>
        </w:rPr>
        <w:t>Naročnik bo pred podpisom pogodbe preveril, ali obstajajo razlogi iz 35. člena</w:t>
      </w:r>
      <w:r w:rsidRPr="003228EF">
        <w:rPr>
          <w:szCs w:val="20"/>
        </w:rPr>
        <w:t xml:space="preserve"> </w:t>
      </w:r>
      <w:r w:rsidRPr="003228EF">
        <w:rPr>
          <w:szCs w:val="20"/>
        </w:rPr>
        <w:t>ZIntPK</w:t>
      </w:r>
      <w:r w:rsidRPr="003228EF">
        <w:rPr>
          <w:szCs w:val="20"/>
        </w:rPr>
        <w:t xml:space="preserve"> o prepovedi poslovanja, zaradi katerih naročnik ne sme poslovati z izbranim ponudnikom.</w:t>
      </w:r>
    </w:p>
    <w:p w:rsidR="00AC126D" w:rsidRPr="003228EF" w:rsidP="00E44A00" w14:paraId="26B2AB7F" w14:textId="77777777">
      <w:pPr>
        <w:spacing w:line="288" w:lineRule="auto"/>
        <w:jc w:val="both"/>
        <w:rPr>
          <w:szCs w:val="20"/>
        </w:rPr>
      </w:pPr>
    </w:p>
    <w:p w:rsidR="009A0E2F" w:rsidRPr="003228EF" w:rsidP="00E44A00" w14:paraId="2F69EB79" w14:textId="77777777">
      <w:pPr>
        <w:spacing w:line="288" w:lineRule="auto"/>
        <w:jc w:val="both"/>
        <w:rPr>
          <w:szCs w:val="20"/>
        </w:rPr>
      </w:pPr>
      <w:r w:rsidRPr="003228EF">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3228EF" w:rsidP="00E44A00" w14:paraId="0D7B4D9D" w14:textId="77777777">
      <w:pPr>
        <w:spacing w:line="288" w:lineRule="auto"/>
        <w:jc w:val="both"/>
        <w:rPr>
          <w:szCs w:val="20"/>
        </w:rPr>
      </w:pPr>
    </w:p>
    <w:p w:rsidR="00B8242B" w:rsidRPr="003228EF" w:rsidP="00B8242B" w14:paraId="4E5D2C8B" w14:textId="77777777">
      <w:pPr>
        <w:spacing w:line="288" w:lineRule="auto"/>
        <w:jc w:val="both"/>
        <w:rPr>
          <w:szCs w:val="20"/>
        </w:rPr>
      </w:pPr>
      <w:r w:rsidRPr="003228EF">
        <w:rPr>
          <w:szCs w:val="20"/>
        </w:rPr>
        <w:t>S predložitvijo obrazca ESPD ponudnik potrdi, da izpolnjuje vse zahteve in pogoje naročnika in sprejema vsebino vzorca pogodbe in zahteve iz specifikacij naročila.</w:t>
      </w:r>
    </w:p>
    <w:p w:rsidR="00FC2959" w:rsidRPr="003228EF" w:rsidP="00FC2959" w14:paraId="1A323DE6" w14:textId="77777777">
      <w:pPr>
        <w:spacing w:line="288" w:lineRule="auto"/>
        <w:jc w:val="both"/>
        <w:rPr>
          <w:strike/>
          <w:szCs w:val="20"/>
        </w:rPr>
      </w:pPr>
    </w:p>
    <w:p w:rsidR="00E44A00" w:rsidRPr="003228EF" w:rsidP="00B06924" w14:paraId="147D724E" w14:textId="4A813EB1">
      <w:pPr>
        <w:keepNext/>
        <w:numPr>
          <w:ilvl w:val="0"/>
          <w:numId w:val="41"/>
        </w:numPr>
        <w:spacing w:line="276" w:lineRule="auto"/>
        <w:jc w:val="both"/>
        <w:outlineLvl w:val="1"/>
        <w:rPr>
          <w:b/>
          <w:szCs w:val="20"/>
        </w:rPr>
      </w:pPr>
      <w:r w:rsidRPr="003228EF">
        <w:rPr>
          <w:b/>
          <w:szCs w:val="20"/>
        </w:rPr>
        <w:t>OSNOVNA SPOSOBNOST</w:t>
      </w:r>
      <w:bookmarkEnd w:id="5"/>
    </w:p>
    <w:p w:rsidR="00E44A00" w:rsidRPr="003228EF" w:rsidP="00E44A00" w14:paraId="2B96D455" w14:textId="77777777">
      <w:pPr>
        <w:spacing w:line="288" w:lineRule="auto"/>
        <w:rPr>
          <w:szCs w:val="20"/>
        </w:rPr>
      </w:pPr>
    </w:p>
    <w:p w:rsidR="00E44A00" w:rsidRPr="003228EF" w:rsidP="00B06924" w14:paraId="545C8AFB" w14:textId="24D5F8AB">
      <w:pPr>
        <w:keepNext/>
        <w:numPr>
          <w:ilvl w:val="1"/>
          <w:numId w:val="41"/>
        </w:numPr>
        <w:spacing w:line="276" w:lineRule="auto"/>
        <w:jc w:val="both"/>
        <w:outlineLvl w:val="1"/>
        <w:rPr>
          <w:b/>
          <w:szCs w:val="20"/>
        </w:rPr>
      </w:pPr>
      <w:r w:rsidRPr="003228EF">
        <w:rPr>
          <w:b/>
          <w:szCs w:val="20"/>
        </w:rPr>
        <w:t xml:space="preserve">Naročnik bo iz sodelovanja v postopku javnega naročanja izključil </w:t>
      </w:r>
      <w:r w:rsidRPr="003228EF" w:rsidR="004655AD">
        <w:rPr>
          <w:b/>
          <w:szCs w:val="20"/>
        </w:rPr>
        <w:t>gospodarski subjekt</w:t>
      </w:r>
      <w:r w:rsidRPr="003228EF">
        <w:rPr>
          <w:b/>
          <w:szCs w:val="20"/>
        </w:rPr>
        <w:t xml:space="preserve">, če bo pri preverjanju v skladu s 77., 79. in 80. členom ZJN-3 ugotovil ali </w:t>
      </w:r>
      <w:r w:rsidRPr="003228EF" w:rsidR="004655AD">
        <w:rPr>
          <w:b/>
          <w:szCs w:val="20"/>
        </w:rPr>
        <w:t>je drugače seznanjen, da je bila gospodarskemu subjektu</w:t>
      </w:r>
      <w:r w:rsidRPr="003228EF">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3228EF" w:rsidP="00E44A00" w14:paraId="7D4CB1AC" w14:textId="77777777">
      <w:pPr>
        <w:spacing w:line="288" w:lineRule="auto"/>
        <w:ind w:left="426" w:hanging="426"/>
        <w:jc w:val="both"/>
        <w:rPr>
          <w:b/>
          <w:szCs w:val="20"/>
        </w:rPr>
      </w:pPr>
    </w:p>
    <w:p w:rsidR="00E44A00" w:rsidRPr="003228EF" w:rsidP="00E44A00" w14:paraId="0249024F" w14:textId="77777777">
      <w:pPr>
        <w:pStyle w:val="SlogLevo125cm"/>
        <w:spacing w:after="0" w:line="288" w:lineRule="auto"/>
        <w:rPr>
          <w:rFonts w:cs="Arial"/>
          <w:sz w:val="20"/>
        </w:rPr>
      </w:pPr>
      <w:r w:rsidRPr="003228EF">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3228EF" w:rsidP="00E44A00" w14:paraId="45EA36B0" w14:textId="77777777">
      <w:pPr>
        <w:spacing w:line="288" w:lineRule="auto"/>
        <w:ind w:firstLine="426"/>
        <w:jc w:val="both"/>
        <w:rPr>
          <w:b/>
          <w:szCs w:val="20"/>
        </w:rPr>
      </w:pPr>
      <w:r w:rsidRPr="003228EF">
        <w:rPr>
          <w:b/>
          <w:szCs w:val="20"/>
        </w:rPr>
        <w:t>DOKAZILA:</w:t>
      </w:r>
    </w:p>
    <w:p w:rsidR="00E44A00" w:rsidRPr="003228EF" w:rsidP="00993DCD" w14:paraId="4540DB4D" w14:textId="77777777">
      <w:pPr>
        <w:numPr>
          <w:ilvl w:val="0"/>
          <w:numId w:val="7"/>
        </w:numPr>
        <w:tabs>
          <w:tab w:val="clear" w:pos="1146"/>
        </w:tabs>
        <w:spacing w:line="288" w:lineRule="auto"/>
        <w:ind w:left="709" w:hanging="283"/>
        <w:jc w:val="both"/>
        <w:rPr>
          <w:szCs w:val="20"/>
        </w:rPr>
      </w:pPr>
      <w:r w:rsidRPr="003228EF">
        <w:rPr>
          <w:szCs w:val="20"/>
        </w:rPr>
        <w:t>Izpis iz ustreznega registra, kakršen je sodni register</w:t>
      </w:r>
      <w:r w:rsidRPr="003228EF" w:rsidR="00EE4365">
        <w:rPr>
          <w:szCs w:val="20"/>
        </w:rPr>
        <w:t xml:space="preserve"> in izpis ni starejši od 4-ih mesecev, šteto od roka za oddajo ponudb</w:t>
      </w:r>
      <w:r w:rsidRPr="003228EF">
        <w:rPr>
          <w:szCs w:val="20"/>
        </w:rPr>
        <w:t xml:space="preserve">, če tega registra ni, pa enakovreden dokument, ki ga izda pristojni sodni ali upravni organ v Republiki Sloveniji, drugi državi članici ali matični državi ali državi, v kateri ima sedež </w:t>
      </w:r>
      <w:r w:rsidRPr="003228EF" w:rsidR="004655AD">
        <w:rPr>
          <w:szCs w:val="20"/>
        </w:rPr>
        <w:t>gospodarski subjekt</w:t>
      </w:r>
      <w:r w:rsidRPr="003228EF">
        <w:rPr>
          <w:szCs w:val="20"/>
        </w:rPr>
        <w:t>, iz katere je razvidno, da ne obstajajo razlogi za izključitev ali</w:t>
      </w:r>
    </w:p>
    <w:p w:rsidR="00DF597D" w:rsidRPr="003228EF" w:rsidP="00DF597D" w14:paraId="6429EFE3" w14:textId="77777777">
      <w:pPr>
        <w:numPr>
          <w:ilvl w:val="0"/>
          <w:numId w:val="9"/>
        </w:numPr>
        <w:tabs>
          <w:tab w:val="clear" w:pos="1425"/>
        </w:tabs>
        <w:spacing w:line="288" w:lineRule="auto"/>
        <w:ind w:left="709" w:hanging="283"/>
        <w:jc w:val="both"/>
        <w:rPr>
          <w:szCs w:val="20"/>
        </w:rPr>
      </w:pPr>
      <w:r w:rsidRPr="003228EF">
        <w:rPr>
          <w:szCs w:val="20"/>
        </w:rPr>
        <w:t xml:space="preserve">izpolnjen obrazec ESPD </w:t>
      </w:r>
      <w:r w:rsidRPr="003228EF" w:rsidR="00E74FA2">
        <w:rPr>
          <w:szCs w:val="20"/>
        </w:rPr>
        <w:t>(v »Del III: Razlogi za izključitev, Oddelek A: Razlogi, pov</w:t>
      </w:r>
      <w:r w:rsidRPr="003228EF" w:rsidR="00B31689">
        <w:rPr>
          <w:szCs w:val="20"/>
        </w:rPr>
        <w:t>ezani s kazenskimi obsodbami« ).</w:t>
      </w:r>
      <w:r w:rsidRPr="003228EF">
        <w:rPr>
          <w:szCs w:val="20"/>
        </w:rPr>
        <w:t xml:space="preserve"> V kolikor bo odgovor gospodarskega subjekta DA in bo uveljavljal popravni mehanizem, je potrebno v polje »Opišite jih« napisati kršitve in ukrepe s katerimi lahko dokaže svojo zanesljivost, kljub </w:t>
      </w:r>
      <w:r w:rsidRPr="003228EF" w:rsidR="00CF4676">
        <w:rPr>
          <w:szCs w:val="20"/>
        </w:rPr>
        <w:t>obstoju razlogov za izključitev in</w:t>
      </w:r>
    </w:p>
    <w:p w:rsidR="00CF4676" w:rsidRPr="003228EF" w:rsidP="00CF4676" w14:paraId="37E4CC47" w14:textId="77777777">
      <w:pPr>
        <w:numPr>
          <w:ilvl w:val="0"/>
          <w:numId w:val="7"/>
        </w:numPr>
        <w:tabs>
          <w:tab w:val="clear" w:pos="1146"/>
        </w:tabs>
        <w:spacing w:line="288" w:lineRule="auto"/>
        <w:ind w:left="709" w:hanging="283"/>
        <w:jc w:val="both"/>
        <w:rPr>
          <w:szCs w:val="20"/>
        </w:rPr>
      </w:pPr>
      <w:r w:rsidRPr="003228EF">
        <w:rPr>
          <w:szCs w:val="20"/>
        </w:rPr>
        <w:t xml:space="preserve"> </w:t>
      </w:r>
      <w:r w:rsidRPr="003228EF">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3228EF" w:rsidP="003A2370" w14:paraId="718141C1" w14:textId="41E5CF90">
      <w:pPr>
        <w:spacing w:line="288" w:lineRule="auto"/>
        <w:ind w:left="709"/>
        <w:jc w:val="both"/>
        <w:rPr>
          <w:b/>
          <w:szCs w:val="20"/>
        </w:rPr>
      </w:pPr>
      <w:r w:rsidRPr="003228EF">
        <w:rPr>
          <w:b/>
          <w:szCs w:val="20"/>
        </w:rPr>
        <w:t xml:space="preserve">               </w:t>
      </w:r>
    </w:p>
    <w:p w:rsidR="00E44A00" w:rsidRPr="003228EF" w:rsidP="00B06924" w14:paraId="06C46B20" w14:textId="1CDF10CE">
      <w:pPr>
        <w:keepNext/>
        <w:numPr>
          <w:ilvl w:val="1"/>
          <w:numId w:val="41"/>
        </w:numPr>
        <w:spacing w:line="276" w:lineRule="auto"/>
        <w:jc w:val="both"/>
        <w:outlineLvl w:val="1"/>
        <w:rPr>
          <w:b/>
          <w:szCs w:val="20"/>
        </w:rPr>
      </w:pPr>
      <w:r w:rsidRPr="003228EF">
        <w:rPr>
          <w:b/>
          <w:szCs w:val="20"/>
        </w:rPr>
        <w:t xml:space="preserve">Naročnik bo iz sodelovanja v postopku javnega naročanja izključil </w:t>
      </w:r>
      <w:r w:rsidRPr="003228EF" w:rsidR="004655AD">
        <w:rPr>
          <w:b/>
          <w:szCs w:val="20"/>
        </w:rPr>
        <w:t>gospodarski subjekt</w:t>
      </w:r>
      <w:r w:rsidRPr="003228EF">
        <w:rPr>
          <w:b/>
          <w:szCs w:val="20"/>
        </w:rPr>
        <w:t xml:space="preserve">, če bo pri preverjanju v skladu s 77., 79. in 80. členom ZJN-3 ugotovil, da </w:t>
      </w:r>
      <w:r w:rsidRPr="003228EF" w:rsidR="004655AD">
        <w:rPr>
          <w:b/>
          <w:szCs w:val="20"/>
        </w:rPr>
        <w:t>gospodarski subjekt</w:t>
      </w:r>
      <w:r w:rsidRPr="003228EF">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3228EF" w:rsidR="00CF4676">
        <w:rPr>
          <w:b/>
          <w:szCs w:val="20"/>
        </w:rPr>
        <w:t>, ko poteče rok</w:t>
      </w:r>
      <w:r w:rsidRPr="003228EF" w:rsidR="00DF597D">
        <w:rPr>
          <w:b/>
          <w:szCs w:val="20"/>
        </w:rPr>
        <w:t xml:space="preserve"> za oddajo</w:t>
      </w:r>
      <w:r w:rsidRPr="003228EF" w:rsidR="00CF4676">
        <w:rPr>
          <w:b/>
          <w:szCs w:val="20"/>
        </w:rPr>
        <w:t xml:space="preserve"> ponudb</w:t>
      </w:r>
      <w:r w:rsidRPr="003228EF">
        <w:rPr>
          <w:b/>
          <w:szCs w:val="20"/>
        </w:rPr>
        <w:t xml:space="preserve"> ali prijave znaša 50 eur ali več. Šteje se, da </w:t>
      </w:r>
      <w:r w:rsidRPr="003228EF" w:rsidR="004655AD">
        <w:rPr>
          <w:b/>
          <w:szCs w:val="20"/>
        </w:rPr>
        <w:t>gospodarski subjekt</w:t>
      </w:r>
      <w:r w:rsidRPr="003228EF">
        <w:rPr>
          <w:b/>
          <w:szCs w:val="20"/>
        </w:rPr>
        <w:t xml:space="preserve"> ne izpolnjuje obveznosti tudi, če na dan</w:t>
      </w:r>
      <w:r w:rsidRPr="003228EF" w:rsidR="00CF4676">
        <w:rPr>
          <w:b/>
          <w:szCs w:val="20"/>
        </w:rPr>
        <w:t>, ko poteče</w:t>
      </w:r>
      <w:r w:rsidRPr="003228EF" w:rsidR="00DF597D">
        <w:rPr>
          <w:b/>
          <w:szCs w:val="20"/>
        </w:rPr>
        <w:t xml:space="preserve"> roka za oddajo</w:t>
      </w:r>
      <w:r w:rsidRPr="003228EF" w:rsidR="00CF4676">
        <w:rPr>
          <w:b/>
          <w:szCs w:val="20"/>
        </w:rPr>
        <w:t xml:space="preserve"> ponudb</w:t>
      </w:r>
      <w:r w:rsidRPr="003228EF">
        <w:rPr>
          <w:b/>
          <w:szCs w:val="20"/>
        </w:rPr>
        <w:t xml:space="preserve"> ni imel predloženih vseh obračunov davčnih odtegljajev za dohodke od delovnega razmerja za obdobje zadnjih pet let do dne oddaje ponudbe.</w:t>
      </w:r>
    </w:p>
    <w:p w:rsidR="00E44A00" w:rsidRPr="003228EF" w:rsidP="00E44A00" w14:paraId="384E4E37" w14:textId="77777777">
      <w:pPr>
        <w:spacing w:line="288" w:lineRule="auto"/>
        <w:ind w:left="709" w:hanging="283"/>
        <w:jc w:val="both"/>
        <w:rPr>
          <w:b/>
          <w:szCs w:val="20"/>
        </w:rPr>
      </w:pPr>
    </w:p>
    <w:p w:rsidR="00E44A00" w:rsidRPr="003228EF" w:rsidP="00E44A00" w14:paraId="2F1B7889" w14:textId="77777777">
      <w:pPr>
        <w:spacing w:line="288" w:lineRule="auto"/>
        <w:ind w:left="709" w:hanging="283"/>
        <w:jc w:val="both"/>
        <w:rPr>
          <w:b/>
          <w:szCs w:val="20"/>
        </w:rPr>
      </w:pPr>
      <w:r w:rsidRPr="003228EF">
        <w:rPr>
          <w:b/>
          <w:szCs w:val="20"/>
        </w:rPr>
        <w:t>DOKAZILO:</w:t>
      </w:r>
    </w:p>
    <w:p w:rsidR="00E44A00" w:rsidRPr="003228EF" w:rsidP="00993DCD" w14:paraId="4BEBF078" w14:textId="77777777">
      <w:pPr>
        <w:numPr>
          <w:ilvl w:val="0"/>
          <w:numId w:val="8"/>
        </w:numPr>
        <w:tabs>
          <w:tab w:val="clear" w:pos="1080"/>
        </w:tabs>
        <w:spacing w:line="288" w:lineRule="auto"/>
        <w:ind w:left="709" w:hanging="283"/>
        <w:jc w:val="both"/>
        <w:rPr>
          <w:szCs w:val="20"/>
        </w:rPr>
      </w:pPr>
      <w:r w:rsidRPr="003228EF">
        <w:rPr>
          <w:szCs w:val="20"/>
        </w:rPr>
        <w:t>potrdilo, ki ga izda pristojni organ v Republiki Sloveniji, drugi državi članici ali tretji državi ali</w:t>
      </w:r>
    </w:p>
    <w:p w:rsidR="00E44A00" w:rsidRPr="003228EF" w:rsidP="00993DCD" w14:paraId="3574F71F" w14:textId="77777777">
      <w:pPr>
        <w:numPr>
          <w:ilvl w:val="0"/>
          <w:numId w:val="8"/>
        </w:numPr>
        <w:tabs>
          <w:tab w:val="clear" w:pos="1080"/>
        </w:tabs>
        <w:spacing w:line="288" w:lineRule="auto"/>
        <w:ind w:left="709" w:hanging="283"/>
        <w:jc w:val="both"/>
        <w:rPr>
          <w:szCs w:val="20"/>
        </w:rPr>
      </w:pPr>
      <w:r w:rsidRPr="003228EF">
        <w:rPr>
          <w:szCs w:val="20"/>
        </w:rPr>
        <w:t>izpolnjen obrazec ESPD</w:t>
      </w:r>
      <w:r w:rsidRPr="003228EF" w:rsidR="00095B18">
        <w:rPr>
          <w:szCs w:val="20"/>
        </w:rPr>
        <w:t xml:space="preserve"> </w:t>
      </w:r>
      <w:r w:rsidRPr="003228EF" w:rsidR="00E74FA2">
        <w:rPr>
          <w:szCs w:val="20"/>
        </w:rPr>
        <w:t>(v »Del III: Razlogi za izključitev, Oddelek B: Razlogi, povezani s plačilom davkov ali prispevkov za socialno varnost«).</w:t>
      </w:r>
    </w:p>
    <w:p w:rsidR="00E44A00" w:rsidRPr="003228EF" w:rsidP="00E44A00" w14:paraId="63393DB2" w14:textId="77777777">
      <w:pPr>
        <w:spacing w:line="288" w:lineRule="auto"/>
        <w:ind w:left="709"/>
        <w:jc w:val="both"/>
        <w:rPr>
          <w:szCs w:val="20"/>
        </w:rPr>
      </w:pPr>
    </w:p>
    <w:p w:rsidR="00E44A00" w:rsidRPr="003228EF" w:rsidP="00B06924" w14:paraId="2600C2E9" w14:textId="6F3E9FA2">
      <w:pPr>
        <w:keepNext/>
        <w:numPr>
          <w:ilvl w:val="1"/>
          <w:numId w:val="41"/>
        </w:numPr>
        <w:spacing w:line="276" w:lineRule="auto"/>
        <w:jc w:val="both"/>
        <w:outlineLvl w:val="1"/>
        <w:rPr>
          <w:b/>
          <w:szCs w:val="20"/>
        </w:rPr>
      </w:pPr>
      <w:r w:rsidRPr="003228EF">
        <w:rPr>
          <w:b/>
          <w:szCs w:val="20"/>
        </w:rPr>
        <w:t xml:space="preserve">Naročnik bo iz sodelovanja v postopku javnega naročanja izključil </w:t>
      </w:r>
      <w:r w:rsidRPr="003228EF" w:rsidR="004655AD">
        <w:rPr>
          <w:b/>
          <w:szCs w:val="20"/>
        </w:rPr>
        <w:t>gospodarski subjekt</w:t>
      </w:r>
      <w:r w:rsidRPr="003228EF">
        <w:rPr>
          <w:b/>
          <w:szCs w:val="20"/>
        </w:rPr>
        <w:t xml:space="preserve">a, če je ta na dan, ko poteče rok za oddajo ponudbe izločen iz postopkov oddaje javnih naročil zaradi uvrstitve v evidenco gospodarskih subjektov </w:t>
      </w:r>
      <w:r w:rsidRPr="003228EF" w:rsidR="003B68E0">
        <w:rPr>
          <w:b/>
          <w:szCs w:val="20"/>
        </w:rPr>
        <w:t>z izrečenimi stranskimi sankcijami izločitve iz postopkov javnega naročanja.</w:t>
      </w:r>
    </w:p>
    <w:p w:rsidR="00E44A00" w:rsidRPr="003228EF" w:rsidP="00E44A00" w14:paraId="0642380B" w14:textId="77777777">
      <w:pPr>
        <w:pStyle w:val="SlogLevo125cm"/>
        <w:spacing w:after="0" w:line="288" w:lineRule="auto"/>
        <w:rPr>
          <w:rFonts w:cs="Arial"/>
          <w:sz w:val="20"/>
        </w:rPr>
      </w:pPr>
    </w:p>
    <w:p w:rsidR="00E44A00" w:rsidRPr="003228EF" w:rsidP="00E44A00" w14:paraId="356CB7D7" w14:textId="77777777">
      <w:pPr>
        <w:spacing w:line="288" w:lineRule="auto"/>
        <w:ind w:firstLine="426"/>
        <w:jc w:val="both"/>
        <w:rPr>
          <w:b/>
          <w:szCs w:val="20"/>
        </w:rPr>
      </w:pPr>
      <w:r w:rsidRPr="003228EF">
        <w:rPr>
          <w:b/>
          <w:szCs w:val="20"/>
        </w:rPr>
        <w:t>DOKAZILO:</w:t>
      </w:r>
    </w:p>
    <w:p w:rsidR="00E44A00" w:rsidRPr="003228EF" w:rsidP="00993DCD" w14:paraId="26D595A3" w14:textId="77777777">
      <w:pPr>
        <w:numPr>
          <w:ilvl w:val="0"/>
          <w:numId w:val="9"/>
        </w:numPr>
        <w:tabs>
          <w:tab w:val="clear" w:pos="1425"/>
        </w:tabs>
        <w:spacing w:line="288" w:lineRule="auto"/>
        <w:ind w:left="709" w:hanging="283"/>
        <w:jc w:val="both"/>
        <w:rPr>
          <w:szCs w:val="20"/>
        </w:rPr>
      </w:pPr>
      <w:r w:rsidRPr="003228EF">
        <w:rPr>
          <w:szCs w:val="20"/>
        </w:rPr>
        <w:t>izpolnjen obrazec ESPD</w:t>
      </w:r>
      <w:r w:rsidRPr="003228EF" w:rsidR="00095B18">
        <w:rPr>
          <w:szCs w:val="20"/>
        </w:rPr>
        <w:t xml:space="preserve"> </w:t>
      </w:r>
      <w:r w:rsidRPr="003228EF" w:rsidR="00E74FA2">
        <w:rPr>
          <w:szCs w:val="20"/>
        </w:rPr>
        <w:t>(v »Del III: Razlogi za izključitev, Oddelek D:Nacionalni razlogi za izključitev«).</w:t>
      </w:r>
    </w:p>
    <w:p w:rsidR="00E44A00" w:rsidRPr="003228EF" w:rsidP="00E44A00" w14:paraId="6ADA6295" w14:textId="77777777">
      <w:pPr>
        <w:spacing w:line="288" w:lineRule="auto"/>
        <w:ind w:left="426"/>
        <w:jc w:val="both"/>
        <w:rPr>
          <w:b/>
          <w:szCs w:val="20"/>
        </w:rPr>
      </w:pPr>
    </w:p>
    <w:p w:rsidR="00B65FE4" w:rsidRPr="003228EF" w:rsidP="00B06924" w14:paraId="5704DC33" w14:textId="14339928">
      <w:pPr>
        <w:keepNext/>
        <w:numPr>
          <w:ilvl w:val="1"/>
          <w:numId w:val="41"/>
        </w:numPr>
        <w:spacing w:line="276" w:lineRule="auto"/>
        <w:jc w:val="both"/>
        <w:outlineLvl w:val="1"/>
        <w:rPr>
          <w:b/>
          <w:bCs/>
          <w:szCs w:val="20"/>
        </w:rPr>
      </w:pPr>
      <w:r w:rsidRPr="003228EF">
        <w:rPr>
          <w:b/>
          <w:bCs/>
          <w:szCs w:val="20"/>
        </w:rPr>
        <w:t xml:space="preserve">Naročnik bo iz sodelovanja v postopku javnega naročanja izključil gospodarski subjekt, če je v zadnjih treh letih pred potekom roka za oddajo ponudbe pristojni organ </w:t>
      </w:r>
      <w:r w:rsidRPr="003228EF">
        <w:rPr>
          <w:b/>
          <w:szCs w:val="20"/>
        </w:rPr>
        <w:t>Republike</w:t>
      </w:r>
      <w:r w:rsidRPr="003228EF">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3228EF" w:rsidP="00B65FE4" w14:paraId="708063EB" w14:textId="77777777">
      <w:pPr>
        <w:spacing w:line="288" w:lineRule="auto"/>
        <w:ind w:left="426" w:hanging="426"/>
        <w:jc w:val="both"/>
        <w:rPr>
          <w:b/>
          <w:bCs/>
          <w:szCs w:val="20"/>
        </w:rPr>
      </w:pPr>
    </w:p>
    <w:p w:rsidR="00CF4676" w:rsidRPr="003228EF" w:rsidP="003A2370" w14:paraId="1FA9E415" w14:textId="28589B9C">
      <w:pPr>
        <w:jc w:val="both"/>
      </w:pPr>
      <w:r w:rsidRPr="003228EF">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3228EF" w:rsidP="00E44A00" w14:paraId="539FCDFF" w14:textId="77777777">
      <w:pPr>
        <w:spacing w:line="288" w:lineRule="auto"/>
        <w:jc w:val="both"/>
        <w:rPr>
          <w:szCs w:val="20"/>
        </w:rPr>
      </w:pPr>
    </w:p>
    <w:p w:rsidR="00E44A00" w:rsidRPr="003228EF" w:rsidP="00E44A00" w14:paraId="34AE9DB5" w14:textId="77777777">
      <w:pPr>
        <w:spacing w:line="288" w:lineRule="auto"/>
        <w:ind w:firstLine="426"/>
        <w:jc w:val="both"/>
        <w:rPr>
          <w:b/>
          <w:szCs w:val="20"/>
        </w:rPr>
      </w:pPr>
      <w:r w:rsidRPr="003228EF">
        <w:rPr>
          <w:b/>
          <w:szCs w:val="20"/>
        </w:rPr>
        <w:t>DOKAZILO:</w:t>
      </w:r>
    </w:p>
    <w:p w:rsidR="00E44A00" w:rsidRPr="003228EF" w:rsidP="00993DCD" w14:paraId="29E4FC13" w14:textId="77777777">
      <w:pPr>
        <w:numPr>
          <w:ilvl w:val="0"/>
          <w:numId w:val="9"/>
        </w:numPr>
        <w:tabs>
          <w:tab w:val="clear" w:pos="1425"/>
        </w:tabs>
        <w:spacing w:line="288" w:lineRule="auto"/>
        <w:ind w:left="709" w:hanging="283"/>
        <w:jc w:val="both"/>
        <w:rPr>
          <w:szCs w:val="20"/>
        </w:rPr>
      </w:pPr>
      <w:r w:rsidRPr="003228EF">
        <w:rPr>
          <w:szCs w:val="20"/>
        </w:rPr>
        <w:t>Izpis iz evidence o pravnomočnih odločbah o prekrških, ki jo vodi pristojni organ v Republiki Sloveniji, drugi državi članici ali tretji državi ali</w:t>
      </w:r>
    </w:p>
    <w:p w:rsidR="00FD20A6" w:rsidRPr="003228EF" w:rsidP="00FD20A6" w14:paraId="50A73E24" w14:textId="77777777">
      <w:pPr>
        <w:numPr>
          <w:ilvl w:val="0"/>
          <w:numId w:val="7"/>
        </w:numPr>
        <w:tabs>
          <w:tab w:val="clear" w:pos="1146"/>
        </w:tabs>
        <w:spacing w:line="288" w:lineRule="auto"/>
        <w:ind w:left="709" w:hanging="283"/>
        <w:jc w:val="both"/>
        <w:rPr>
          <w:szCs w:val="20"/>
        </w:rPr>
      </w:pPr>
      <w:r w:rsidRPr="003228EF">
        <w:rPr>
          <w:szCs w:val="20"/>
        </w:rPr>
        <w:t>izpolnjen obrazec ESPD</w:t>
      </w:r>
      <w:r w:rsidRPr="003228EF" w:rsidR="00095B18">
        <w:rPr>
          <w:szCs w:val="20"/>
        </w:rPr>
        <w:t xml:space="preserve"> </w:t>
      </w:r>
      <w:r w:rsidRPr="003228EF" w:rsidR="00E74FA2">
        <w:rPr>
          <w:szCs w:val="20"/>
        </w:rPr>
        <w:t>(v »Del III: Razlogi za izključitev, Oddelek D:Nacionalni razlogi za izključitev«).</w:t>
      </w:r>
      <w:r w:rsidRPr="003228EF" w:rsidR="00EE4365">
        <w:rPr>
          <w:szCs w:val="20"/>
        </w:rPr>
        <w:t xml:space="preserve"> V kolikor bo odgovor gospodarskega subjekta DA in bo uveljavljal </w:t>
      </w:r>
      <w:r w:rsidRPr="003228EF" w:rsidR="00EE4365">
        <w:rPr>
          <w:szCs w:val="20"/>
        </w:rPr>
        <w:t xml:space="preserve">popravni mehanizem, </w:t>
      </w:r>
      <w:r w:rsidRPr="003228EF">
        <w:rPr>
          <w:szCs w:val="20"/>
        </w:rPr>
        <w:t>je potrebno kršitve in ukrepe, s katerimi lahko dokaže svojo zanesljivost kljub obstoju navedenega razloga za izključitev, navesti v lastni izjavi.</w:t>
      </w:r>
    </w:p>
    <w:p w:rsidR="00414E9F" w:rsidRPr="003228EF" w:rsidP="00FD20A6" w14:paraId="3B07D1BB" w14:textId="77777777">
      <w:pPr>
        <w:spacing w:line="288" w:lineRule="auto"/>
        <w:ind w:left="426"/>
        <w:jc w:val="both"/>
        <w:rPr>
          <w:szCs w:val="20"/>
        </w:rPr>
      </w:pPr>
    </w:p>
    <w:p w:rsidR="00E44A00" w:rsidRPr="003228EF" w:rsidP="00B06924" w14:paraId="3605C6EE" w14:textId="33765728">
      <w:pPr>
        <w:keepNext/>
        <w:numPr>
          <w:ilvl w:val="1"/>
          <w:numId w:val="41"/>
        </w:numPr>
        <w:spacing w:line="276" w:lineRule="auto"/>
        <w:jc w:val="both"/>
        <w:outlineLvl w:val="1"/>
        <w:rPr>
          <w:szCs w:val="20"/>
          <w:lang w:eastAsia="sl-SI"/>
        </w:rPr>
      </w:pPr>
      <w:r w:rsidRPr="003228EF">
        <w:rPr>
          <w:szCs w:val="20"/>
          <w:lang w:eastAsia="sl-SI"/>
        </w:rPr>
        <w:t xml:space="preserve">Naročnik bo iz postopka javnega naročanja izključil gospodarski subjekt, če: </w:t>
      </w:r>
    </w:p>
    <w:p w:rsidR="00E44A00" w:rsidRPr="003228EF" w:rsidP="00993DCD" w14:paraId="16AD63B1" w14:textId="77777777">
      <w:pPr>
        <w:numPr>
          <w:ilvl w:val="0"/>
          <w:numId w:val="10"/>
        </w:numPr>
        <w:spacing w:line="288" w:lineRule="auto"/>
        <w:jc w:val="both"/>
        <w:rPr>
          <w:szCs w:val="20"/>
          <w:lang w:eastAsia="sl-SI"/>
        </w:rPr>
      </w:pPr>
      <w:r w:rsidRPr="003228EF">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3228EF" w:rsidP="00993DCD" w14:paraId="14D63EDE" w14:textId="77777777">
      <w:pPr>
        <w:numPr>
          <w:ilvl w:val="0"/>
          <w:numId w:val="10"/>
        </w:numPr>
        <w:spacing w:line="288" w:lineRule="auto"/>
        <w:jc w:val="both"/>
        <w:rPr>
          <w:szCs w:val="20"/>
          <w:lang w:eastAsia="sl-SI"/>
        </w:rPr>
      </w:pPr>
      <w:r w:rsidRPr="003228EF">
        <w:rPr>
          <w:b/>
          <w:szCs w:val="20"/>
        </w:rPr>
        <w:t>je zagrešil hujšo kršitev poklicnih pravil, zaradi česar je omajana njegova integriteta;</w:t>
      </w:r>
    </w:p>
    <w:p w:rsidR="00E44A00" w:rsidRPr="003228EF" w:rsidP="00993DCD" w14:paraId="7A367BA6" w14:textId="77777777">
      <w:pPr>
        <w:numPr>
          <w:ilvl w:val="0"/>
          <w:numId w:val="10"/>
        </w:numPr>
        <w:spacing w:line="288" w:lineRule="auto"/>
        <w:jc w:val="both"/>
        <w:rPr>
          <w:szCs w:val="20"/>
          <w:lang w:eastAsia="sl-SI"/>
        </w:rPr>
      </w:pPr>
      <w:r w:rsidRPr="003228EF">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3228EF" w:rsidP="00E44A00" w14:paraId="17328791" w14:textId="77777777">
      <w:pPr>
        <w:pStyle w:val="SlogLevo125cm"/>
        <w:spacing w:after="0" w:line="288" w:lineRule="auto"/>
        <w:ind w:left="709"/>
        <w:rPr>
          <w:rFonts w:cs="Arial"/>
          <w:sz w:val="20"/>
        </w:rPr>
      </w:pPr>
    </w:p>
    <w:p w:rsidR="00E44A00" w:rsidRPr="003228EF" w:rsidP="00E44A00" w14:paraId="08878DB0" w14:textId="77777777">
      <w:pPr>
        <w:spacing w:line="288" w:lineRule="auto"/>
        <w:ind w:firstLine="426"/>
        <w:jc w:val="both"/>
        <w:rPr>
          <w:b/>
          <w:szCs w:val="20"/>
        </w:rPr>
      </w:pPr>
      <w:r w:rsidRPr="003228EF">
        <w:rPr>
          <w:b/>
          <w:szCs w:val="20"/>
        </w:rPr>
        <w:t>DOKAZILO:</w:t>
      </w:r>
    </w:p>
    <w:p w:rsidR="00E44A00" w:rsidRPr="003228EF" w:rsidP="00993DCD" w14:paraId="53533B67" w14:textId="77777777">
      <w:pPr>
        <w:numPr>
          <w:ilvl w:val="0"/>
          <w:numId w:val="11"/>
        </w:numPr>
        <w:tabs>
          <w:tab w:val="clear" w:pos="1425"/>
        </w:tabs>
        <w:spacing w:line="288" w:lineRule="auto"/>
        <w:ind w:left="709" w:hanging="283"/>
        <w:jc w:val="both"/>
        <w:rPr>
          <w:szCs w:val="20"/>
        </w:rPr>
      </w:pPr>
      <w:r w:rsidRPr="003228EF">
        <w:rPr>
          <w:szCs w:val="20"/>
        </w:rPr>
        <w:t xml:space="preserve">izpolnjen </w:t>
      </w:r>
      <w:r w:rsidRPr="003228EF" w:rsidR="00271A92">
        <w:rPr>
          <w:szCs w:val="20"/>
        </w:rPr>
        <w:t xml:space="preserve"> obrazec </w:t>
      </w:r>
      <w:r w:rsidRPr="003228EF">
        <w:rPr>
          <w:szCs w:val="20"/>
        </w:rPr>
        <w:t>ESPD</w:t>
      </w:r>
      <w:r w:rsidRPr="003228EF" w:rsidR="00095B18">
        <w:rPr>
          <w:szCs w:val="20"/>
        </w:rPr>
        <w:t xml:space="preserve"> </w:t>
      </w:r>
      <w:r w:rsidRPr="003228EF" w:rsidR="00E74FA2">
        <w:rPr>
          <w:szCs w:val="20"/>
        </w:rPr>
        <w:t>(v »Del III: Razlogi za izključitev, Oddelek C: Razlogi, povezani z insolventnostjo, nasprotjem interesov ali kršitvijo poklicnih pravil«).</w:t>
      </w:r>
      <w:r w:rsidRPr="003228EF" w:rsidR="00DF597D">
        <w:rPr>
          <w:szCs w:val="20"/>
        </w:rPr>
        <w:t xml:space="preserve"> V kolikor bo odgovor gospodarskega subjekta DA in bo uveljavljal popravni mehanizem, je potrebno v polje »Opišite</w:t>
      </w:r>
      <w:r w:rsidRPr="003228EF" w:rsidR="00072E0A">
        <w:rPr>
          <w:szCs w:val="20"/>
        </w:rPr>
        <w:t xml:space="preserve"> jih« napisati kršitve, v polje »Navedite razloge za nemoteno izvedbo pogodbe« pa ukrepe,</w:t>
      </w:r>
      <w:r w:rsidRPr="003228EF" w:rsidR="00DF597D">
        <w:rPr>
          <w:szCs w:val="20"/>
        </w:rPr>
        <w:t xml:space="preserve"> s katerimi lahko dokaže svojo zanesljivost, kljub obstoju razlogov za izključitev</w:t>
      </w:r>
      <w:r w:rsidRPr="003228EF" w:rsidR="00072E0A">
        <w:rPr>
          <w:szCs w:val="20"/>
        </w:rPr>
        <w:t>.</w:t>
      </w:r>
    </w:p>
    <w:p w:rsidR="00FF69AA" w:rsidRPr="003228EF" w:rsidP="00FF69AA" w14:paraId="3B1ACD8A" w14:textId="77777777">
      <w:pPr>
        <w:spacing w:line="288" w:lineRule="auto"/>
        <w:jc w:val="both"/>
        <w:rPr>
          <w:szCs w:val="20"/>
        </w:rPr>
      </w:pPr>
    </w:p>
    <w:p w:rsidR="00FF69AA" w:rsidRPr="003228EF" w:rsidP="00B06924" w14:paraId="0E4BE8EC" w14:textId="6984FD6A">
      <w:pPr>
        <w:keepNext/>
        <w:numPr>
          <w:ilvl w:val="1"/>
          <w:numId w:val="41"/>
        </w:numPr>
        <w:spacing w:line="276" w:lineRule="auto"/>
        <w:jc w:val="both"/>
        <w:outlineLvl w:val="1"/>
        <w:rPr>
          <w:szCs w:val="20"/>
        </w:rPr>
      </w:pPr>
      <w:r w:rsidRPr="003228EF">
        <w:rPr>
          <w:b/>
          <w:szCs w:val="20"/>
        </w:rPr>
        <w:t>Ponudnik</w:t>
      </w:r>
      <w:r w:rsidRPr="003228EF">
        <w:rPr>
          <w:szCs w:val="20"/>
        </w:rPr>
        <w:t>/partner v skupni ponudbi mora predložiti podatke o ponudniku/partnerju v skupni ponudbi.</w:t>
      </w:r>
    </w:p>
    <w:p w:rsidR="00FF69AA" w:rsidRPr="003228EF" w:rsidP="00FF69AA" w14:paraId="11336BA5" w14:textId="77777777">
      <w:pPr>
        <w:spacing w:line="288" w:lineRule="auto"/>
        <w:jc w:val="both"/>
        <w:rPr>
          <w:szCs w:val="20"/>
        </w:rPr>
      </w:pPr>
    </w:p>
    <w:p w:rsidR="00FF69AA" w:rsidRPr="003228EF" w:rsidP="00FF69AA" w14:paraId="7CB55E79" w14:textId="77777777">
      <w:pPr>
        <w:spacing w:line="288" w:lineRule="auto"/>
        <w:ind w:firstLine="426"/>
        <w:jc w:val="both"/>
        <w:rPr>
          <w:szCs w:val="20"/>
        </w:rPr>
      </w:pPr>
      <w:r w:rsidRPr="003228EF">
        <w:rPr>
          <w:szCs w:val="20"/>
        </w:rPr>
        <w:t>DOKAZILA:</w:t>
      </w:r>
    </w:p>
    <w:p w:rsidR="00E44A00" w:rsidRPr="008D09DB" w:rsidP="00FF69AA" w14:paraId="54F63760" w14:textId="35EBBEC8">
      <w:pPr>
        <w:spacing w:line="288" w:lineRule="auto"/>
        <w:ind w:left="851" w:hanging="425"/>
        <w:jc w:val="both"/>
        <w:rPr>
          <w:szCs w:val="20"/>
        </w:rPr>
      </w:pPr>
      <w:r w:rsidRPr="008D09DB">
        <w:rPr>
          <w:szCs w:val="20"/>
        </w:rPr>
        <w:t>•</w:t>
      </w:r>
      <w:r w:rsidRPr="008D09DB">
        <w:rPr>
          <w:szCs w:val="20"/>
        </w:rPr>
        <w:tab/>
        <w:t xml:space="preserve">Izpolnjen, podpisan in žigosan obrazec Priloga </w:t>
      </w:r>
      <w:r w:rsidR="006663A8">
        <w:rPr>
          <w:szCs w:val="20"/>
        </w:rPr>
        <w:t xml:space="preserve">1 </w:t>
      </w:r>
      <w:r w:rsidRPr="008D09DB">
        <w:rPr>
          <w:szCs w:val="20"/>
        </w:rPr>
        <w:t>– Podatki o ponudniku/partnerju v skupni ponudbi.</w:t>
      </w:r>
    </w:p>
    <w:p w:rsidR="004711B3" w:rsidRPr="008D09DB" w:rsidP="00271A92" w14:paraId="04B73B9D" w14:textId="77777777">
      <w:pPr>
        <w:spacing w:line="288" w:lineRule="auto"/>
        <w:jc w:val="both"/>
        <w:rPr>
          <w:szCs w:val="20"/>
        </w:rPr>
      </w:pPr>
    </w:p>
    <w:p w:rsidR="00737595" w:rsidRPr="003228EF" w:rsidP="00963F83" w14:paraId="58A7E8DF" w14:textId="75E045D3">
      <w:pPr>
        <w:keepNext/>
        <w:numPr>
          <w:ilvl w:val="0"/>
          <w:numId w:val="41"/>
        </w:numPr>
        <w:spacing w:line="276" w:lineRule="auto"/>
        <w:jc w:val="both"/>
        <w:outlineLvl w:val="1"/>
      </w:pPr>
      <w:bookmarkStart w:id="6" w:name="_Toc156633561"/>
      <w:r w:rsidRPr="003228EF">
        <w:rPr>
          <w:b/>
          <w:szCs w:val="20"/>
        </w:rPr>
        <w:t>EKONOMSKO – FINANČNA SPOSOBNOST</w:t>
      </w:r>
      <w:bookmarkEnd w:id="6"/>
      <w:r w:rsidRPr="003228EF">
        <w:rPr>
          <w:b/>
          <w:szCs w:val="20"/>
        </w:rPr>
        <w:t xml:space="preserve"> </w:t>
      </w:r>
    </w:p>
    <w:p w:rsidR="003228EF" w:rsidRPr="008D09DB" w:rsidP="003228EF" w14:paraId="4B28A83D" w14:textId="77777777">
      <w:pPr>
        <w:keepNext/>
        <w:spacing w:line="276" w:lineRule="auto"/>
        <w:ind w:left="420"/>
        <w:jc w:val="both"/>
        <w:outlineLvl w:val="1"/>
      </w:pPr>
    </w:p>
    <w:p w:rsidR="00737595" w:rsidP="00B06924" w14:paraId="3C9D94B8" w14:textId="6C71C405">
      <w:pPr>
        <w:keepNext/>
        <w:numPr>
          <w:ilvl w:val="1"/>
          <w:numId w:val="41"/>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BA5ED5" w:rsidRPr="008D09DB" w:rsidP="00BA5ED5" w14:paraId="0F3D7F97" w14:textId="77777777">
      <w:pPr>
        <w:keepNext/>
        <w:spacing w:line="276" w:lineRule="auto"/>
        <w:jc w:val="both"/>
        <w:outlineLvl w:val="1"/>
      </w:pPr>
    </w:p>
    <w:p w:rsidR="00E44A00" w:rsidRPr="008D09DB" w:rsidP="00E44A00" w14:paraId="20585DE5" w14:textId="77777777">
      <w:pPr>
        <w:spacing w:line="288" w:lineRule="auto"/>
        <w:ind w:firstLine="705"/>
        <w:jc w:val="both"/>
        <w:rPr>
          <w:szCs w:val="20"/>
        </w:rPr>
      </w:pPr>
    </w:p>
    <w:p w:rsidR="00E44A00" w:rsidRPr="008D09DB" w:rsidP="00B06924" w14:paraId="7916E770" w14:textId="5D223D4B">
      <w:pPr>
        <w:keepNext/>
        <w:numPr>
          <w:ilvl w:val="0"/>
          <w:numId w:val="41"/>
        </w:numPr>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B06924" w14:paraId="36C691AD" w14:textId="05936CEF">
      <w:pPr>
        <w:keepNext/>
        <w:numPr>
          <w:ilvl w:val="1"/>
          <w:numId w:val="41"/>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 xml:space="preserve">naročnika iz razpisne dokumentacije. </w:t>
      </w:r>
    </w:p>
    <w:p w:rsidR="00E44A00" w:rsidRPr="008D09DB" w:rsidP="002B0C00" w14:paraId="00431EE5" w14:textId="2ABE1300">
      <w:pPr>
        <w:rPr>
          <w:b/>
          <w:szCs w:val="20"/>
        </w:rPr>
      </w:pPr>
    </w:p>
    <w:p w:rsidR="00E44A00" w:rsidRPr="008D09DB" w:rsidP="00E44A00" w14:paraId="2A04E294" w14:textId="77777777">
      <w:pPr>
        <w:spacing w:line="288" w:lineRule="auto"/>
        <w:ind w:firstLine="426"/>
        <w:jc w:val="both"/>
        <w:rPr>
          <w:b/>
          <w:szCs w:val="20"/>
        </w:rPr>
      </w:pPr>
      <w:r w:rsidRPr="008D09DB">
        <w:rPr>
          <w:b/>
          <w:szCs w:val="20"/>
        </w:rPr>
        <w:t>DOKAZILO:</w:t>
      </w:r>
    </w:p>
    <w:p w:rsidR="00B11DBB" w:rsidRPr="007618C8" w:rsidP="00B11DBB" w14:paraId="555E6364" w14:textId="77777777">
      <w:pPr>
        <w:spacing w:line="288" w:lineRule="auto"/>
        <w:jc w:val="both"/>
        <w:rPr>
          <w:b/>
          <w:szCs w:val="20"/>
        </w:rPr>
      </w:pPr>
    </w:p>
    <w:p w:rsidR="00B11DBB" w:rsidRPr="00BA5ED5" w:rsidP="00B11DBB" w14:paraId="2117DAF5" w14:textId="5BAB3D1A">
      <w:pPr>
        <w:numPr>
          <w:ilvl w:val="0"/>
          <w:numId w:val="12"/>
        </w:numPr>
        <w:tabs>
          <w:tab w:val="clear" w:pos="1503"/>
        </w:tabs>
        <w:spacing w:line="288" w:lineRule="auto"/>
        <w:ind w:left="709" w:hanging="283"/>
        <w:jc w:val="both"/>
        <w:rPr>
          <w:szCs w:val="20"/>
        </w:rPr>
      </w:pPr>
      <w:r w:rsidRPr="00BA5ED5">
        <w:rPr>
          <w:szCs w:val="20"/>
          <w:u w:val="single"/>
        </w:rPr>
        <w:t>izpolnjen obrazec ESPD</w:t>
      </w:r>
      <w:r w:rsidRPr="00BA5ED5">
        <w:rPr>
          <w:szCs w:val="20"/>
        </w:rPr>
        <w:t>. Ponudnik izpolni predmetni obrazec v delu IV (pogoji za sodelovanje), razdelek A Ustreznost (vpis v ustrezen poklicni register)/C Tehnična in strokovna sposobnost (reference) vpis</w:t>
      </w:r>
      <w:r w:rsidR="000F2CD8">
        <w:rPr>
          <w:szCs w:val="20"/>
        </w:rPr>
        <w:t>ati minimalno število referenc.</w:t>
      </w:r>
    </w:p>
    <w:p w:rsidR="00B11DBB" w:rsidRPr="00BA5ED5" w:rsidP="00B11DBB" w14:paraId="2B37A480" w14:textId="5D9D5933">
      <w:pPr>
        <w:numPr>
          <w:ilvl w:val="0"/>
          <w:numId w:val="12"/>
        </w:numPr>
        <w:tabs>
          <w:tab w:val="clear" w:pos="1503"/>
        </w:tabs>
        <w:spacing w:line="288" w:lineRule="auto"/>
        <w:ind w:left="709" w:hanging="283"/>
        <w:jc w:val="both"/>
        <w:rPr>
          <w:bCs/>
          <w:szCs w:val="20"/>
        </w:rPr>
      </w:pPr>
      <w:r w:rsidRPr="00BA5ED5">
        <w:rPr>
          <w:bCs/>
          <w:szCs w:val="20"/>
        </w:rPr>
        <w:t xml:space="preserve">slika (lahko fotokopija iz kataloga ali prospekta) </w:t>
      </w:r>
      <w:r w:rsidRPr="00BA5ED5">
        <w:rPr>
          <w:b/>
          <w:szCs w:val="20"/>
        </w:rPr>
        <w:t xml:space="preserve">ALI </w:t>
      </w:r>
      <w:r w:rsidRPr="00BA5ED5">
        <w:rPr>
          <w:bCs/>
          <w:szCs w:val="20"/>
        </w:rPr>
        <w:t>tehnična dokumentacijo/listina v slovenskem ali angleškem jeziku, iz katere mora biti razvidno, da ponujeno blago zadošča najmanj vsem naročnikovim zahtevam.</w:t>
      </w:r>
    </w:p>
    <w:p w:rsidR="00B11DBB" w:rsidRPr="00B171F6" w:rsidP="00B171F6" w14:paraId="10AE7E85" w14:textId="77777777">
      <w:pPr>
        <w:spacing w:line="288" w:lineRule="auto"/>
        <w:jc w:val="both"/>
        <w:rPr>
          <w:szCs w:val="20"/>
        </w:rPr>
      </w:pPr>
      <w:r w:rsidRPr="00B171F6">
        <w:rPr>
          <w:szCs w:val="20"/>
        </w:rPr>
        <w:t xml:space="preserve">Naročnik ne bo upošteval tehničnih dokazil, ki so izkazana na način, da ponudnik samo potrdi naročnikove tehnične zahteve in/ali poda izjavo, da izpolnjuje (vse) tehnične zahteve (takšna ponudba bo označena kot nedopustna). Naročnik ne bo upošteval tehničnih lastnosti,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izključno s strani proizvajalca neposredno in ustrezno tehnično predstavljene na način, da bo naročnik lahko nedvoumno ugotovil izpolnjevanje  tehničnih zahtev. </w:t>
      </w:r>
    </w:p>
    <w:p w:rsidR="00B171F6" w:rsidP="00B171F6" w14:paraId="636BF066" w14:textId="77777777">
      <w:pPr>
        <w:spacing w:line="288" w:lineRule="auto"/>
        <w:jc w:val="both"/>
        <w:rPr>
          <w:szCs w:val="20"/>
        </w:rPr>
      </w:pPr>
    </w:p>
    <w:p w:rsidR="00B11DBB" w:rsidRPr="00BA5ED5" w:rsidP="00B171F6" w14:paraId="11387AC1" w14:textId="2CDE338A">
      <w:pPr>
        <w:spacing w:line="288" w:lineRule="auto"/>
        <w:jc w:val="both"/>
        <w:rPr>
          <w:szCs w:val="20"/>
        </w:rPr>
      </w:pPr>
      <w:r w:rsidRPr="00BA5ED5">
        <w:rPr>
          <w:szCs w:val="20"/>
        </w:rPr>
        <w:t xml:space="preserve">V primeru </w:t>
      </w:r>
      <w:r w:rsidRPr="00BA5ED5">
        <w:rPr>
          <w:bCs/>
          <w:szCs w:val="20"/>
        </w:rPr>
        <w:t>predložitve</w:t>
      </w:r>
      <w:r w:rsidRPr="00BA5ED5">
        <w:rPr>
          <w:szCs w:val="20"/>
        </w:rPr>
        <w:t xml:space="preserve"> tehnične dokumentacije v tujem jeziku, si naročnik pridržuje pravico ponudnika pozvati k predložitvi slovenskega prevoda na stroške ponudnika.</w:t>
      </w:r>
    </w:p>
    <w:p w:rsidR="00B171F6" w:rsidP="00B171F6" w14:paraId="75485FFC" w14:textId="77777777">
      <w:pPr>
        <w:spacing w:line="288" w:lineRule="auto"/>
        <w:jc w:val="both"/>
        <w:rPr>
          <w:szCs w:val="20"/>
        </w:rPr>
      </w:pPr>
    </w:p>
    <w:p w:rsidR="00B11DBB" w:rsidRPr="00BA5ED5" w:rsidP="00B171F6" w14:paraId="3EC9E7B3" w14:textId="3EF26CE5">
      <w:pPr>
        <w:spacing w:line="288" w:lineRule="auto"/>
        <w:jc w:val="both"/>
        <w:rPr>
          <w:szCs w:val="20"/>
        </w:rPr>
      </w:pPr>
      <w:r w:rsidRPr="00BA5ED5">
        <w:rPr>
          <w:szCs w:val="20"/>
        </w:rPr>
        <w:t>Iz tehnične dokumentacije mora biti razvidno: PROIZVAJALEC IN TIP ponujenega predmeta javnega naročila</w:t>
      </w:r>
    </w:p>
    <w:p w:rsidR="00B171F6" w:rsidP="00B171F6" w14:paraId="68DB786E" w14:textId="77777777">
      <w:pPr>
        <w:spacing w:line="288" w:lineRule="auto"/>
        <w:jc w:val="both"/>
        <w:rPr>
          <w:bCs/>
          <w:szCs w:val="20"/>
        </w:rPr>
      </w:pPr>
    </w:p>
    <w:p w:rsidR="00B11DBB" w:rsidP="00B171F6" w14:paraId="62CA9099" w14:textId="63536191">
      <w:pPr>
        <w:spacing w:line="288" w:lineRule="auto"/>
        <w:jc w:val="both"/>
        <w:rPr>
          <w:bCs/>
          <w:szCs w:val="20"/>
        </w:rPr>
      </w:pPr>
      <w:r w:rsidRPr="00BA5ED5">
        <w:rPr>
          <w:bCs/>
          <w:szCs w:val="20"/>
        </w:rPr>
        <w:t xml:space="preserve">Ponudnik tehnično dokumentacijo in ostala dokazila predloži preko </w:t>
      </w:r>
      <w:r w:rsidRPr="00BA5ED5">
        <w:rPr>
          <w:bCs/>
          <w:szCs w:val="20"/>
        </w:rPr>
        <w:t>eJN</w:t>
      </w:r>
      <w:r w:rsidRPr="00BA5ED5">
        <w:rPr>
          <w:bCs/>
          <w:szCs w:val="20"/>
        </w:rPr>
        <w:t>, in sicer v razdelek »Druge priloge«</w:t>
      </w:r>
    </w:p>
    <w:p w:rsidR="00416A82" w:rsidRPr="00BA5ED5" w:rsidP="00B171F6" w14:paraId="10D2DEEE" w14:textId="77777777">
      <w:pPr>
        <w:spacing w:line="288" w:lineRule="auto"/>
        <w:jc w:val="both"/>
        <w:rPr>
          <w:bCs/>
          <w:szCs w:val="20"/>
        </w:rPr>
      </w:pPr>
    </w:p>
    <w:p w:rsidR="00B11DBB" w:rsidP="00B11DBB" w14:paraId="1FDCC447" w14:textId="77777777">
      <w:pPr>
        <w:spacing w:line="288" w:lineRule="auto"/>
        <w:jc w:val="both"/>
        <w:rPr>
          <w:b/>
          <w:color w:val="FF0000"/>
          <w:szCs w:val="20"/>
        </w:rPr>
      </w:pPr>
    </w:p>
    <w:p w:rsidR="001A526E" w:rsidRPr="008D09DB" w14:paraId="4990C508" w14:textId="77777777">
      <w:pPr>
        <w:spacing w:line="240" w:lineRule="auto"/>
        <w:rPr>
          <w:b/>
          <w:bCs/>
          <w:szCs w:val="20"/>
          <w:u w:val="single"/>
        </w:rPr>
      </w:pPr>
      <w:r w:rsidRPr="008D09DB">
        <w:rPr>
          <w:szCs w:val="20"/>
          <w:u w:val="single"/>
        </w:rPr>
        <w:br w:type="page"/>
      </w:r>
    </w:p>
    <w:p w:rsidR="00B06924" w:rsidRPr="008D09DB" w:rsidP="00B06924" w14:paraId="2F9DCA90" w14:textId="732A9C99">
      <w:pPr>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BA5ED5" w:rsidP="00E44A00" w14:paraId="397A444A" w14:textId="77777777">
      <w:pPr>
        <w:spacing w:line="288" w:lineRule="auto"/>
        <w:jc w:val="both"/>
        <w:rPr>
          <w:szCs w:val="20"/>
        </w:rPr>
      </w:pPr>
    </w:p>
    <w:p w:rsidR="00E9545B" w:rsidRPr="00BA5ED5" w:rsidP="00E9545B" w14:paraId="229A949D" w14:textId="2BB8978B">
      <w:pPr>
        <w:spacing w:line="288" w:lineRule="auto"/>
        <w:jc w:val="both"/>
        <w:rPr>
          <w:szCs w:val="20"/>
        </w:rPr>
      </w:pPr>
      <w:r w:rsidRPr="00BA5ED5">
        <w:rPr>
          <w:szCs w:val="20"/>
        </w:rPr>
        <w:t xml:space="preserve">Naročnik bo ob izpolnjevanju pogojev, navedenih v poglavju III. - Navodila o načinu dokazovanja ponudnikove sposobnosti za izvedbo javnega naročila, izbral </w:t>
      </w:r>
      <w:r w:rsidRPr="00BA5ED5">
        <w:rPr>
          <w:b/>
          <w:szCs w:val="20"/>
        </w:rPr>
        <w:t>ekonomsko najugodnejšega</w:t>
      </w:r>
      <w:r w:rsidRPr="00BA5ED5">
        <w:rPr>
          <w:szCs w:val="20"/>
        </w:rPr>
        <w:t xml:space="preserve"> ponudnika za celotno naročilo in sicer na podlagi ocenjevalnega </w:t>
      </w:r>
      <w:r w:rsidRPr="00810B71">
        <w:rPr>
          <w:b/>
          <w:bCs/>
          <w:szCs w:val="20"/>
        </w:rPr>
        <w:t>merila najnižje cene</w:t>
      </w:r>
      <w:r w:rsidRPr="00810B71" w:rsidR="00DD2937">
        <w:rPr>
          <w:b/>
          <w:bCs/>
          <w:szCs w:val="20"/>
        </w:rPr>
        <w:t xml:space="preserve"> z DDV</w:t>
      </w:r>
      <w:r w:rsidRPr="00BA5ED5">
        <w:rPr>
          <w:szCs w:val="20"/>
        </w:rPr>
        <w:t>. Upoštevala se bo skupna vrednost celotnega naročila</w:t>
      </w:r>
      <w:r w:rsidRPr="00BA5ED5" w:rsidR="00BA5ED5">
        <w:rPr>
          <w:szCs w:val="20"/>
        </w:rPr>
        <w:t>.</w:t>
      </w:r>
      <w:r w:rsidR="00BA5ED5">
        <w:rPr>
          <w:szCs w:val="20"/>
        </w:rPr>
        <w:t xml:space="preserve"> V primeru, da imata (vsaj) dva ponudnika enako ponudbeno ceno in izpolnjujeta vse ostale pogoje razpisne dokumentacije, bo naročnik izbral ponudnika, ki je prejel oddal ponudbo v sistemu e-JN.</w:t>
      </w: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B06924" w14:paraId="5776CEBE" w14:textId="51E3AA08">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BA5ED5" w:rsidRPr="006E7DE1" w:rsidP="00BA5ED5" w14:paraId="5D04BBDB" w14:textId="77777777">
      <w:pPr>
        <w:spacing w:line="276" w:lineRule="auto"/>
        <w:jc w:val="both"/>
        <w:rPr>
          <w:b/>
          <w:szCs w:val="20"/>
        </w:rPr>
      </w:pPr>
      <w:r w:rsidRPr="006E7DE1">
        <w:rPr>
          <w:b/>
          <w:szCs w:val="20"/>
        </w:rPr>
        <w:t>1.</w:t>
      </w:r>
      <w:r w:rsidRPr="006E7DE1">
        <w:rPr>
          <w:b/>
          <w:szCs w:val="20"/>
        </w:rPr>
        <w:tab/>
        <w:t>SPLOŠNO</w:t>
      </w:r>
    </w:p>
    <w:p w:rsidR="00BA5ED5" w:rsidRPr="006E7DE1" w:rsidP="00BA5ED5" w14:paraId="19A7AA5C" w14:textId="77777777">
      <w:pPr>
        <w:spacing w:line="276" w:lineRule="auto"/>
        <w:jc w:val="both"/>
        <w:rPr>
          <w:szCs w:val="20"/>
        </w:rPr>
      </w:pPr>
    </w:p>
    <w:p w:rsidR="00BA5ED5" w:rsidRPr="006E7DE1" w:rsidP="00BA5ED5" w14:paraId="503F512E" w14:textId="77777777">
      <w:pPr>
        <w:widowControl w:val="0"/>
        <w:numPr>
          <w:ilvl w:val="0"/>
          <w:numId w:val="45"/>
        </w:numPr>
        <w:spacing w:line="276" w:lineRule="auto"/>
        <w:jc w:val="both"/>
        <w:rPr>
          <w:szCs w:val="20"/>
        </w:rPr>
      </w:pPr>
      <w:r w:rsidRPr="006E7DE1">
        <w:rPr>
          <w:szCs w:val="20"/>
        </w:rPr>
        <w:t xml:space="preserve">V tehničnih specifikacijah </w:t>
      </w:r>
      <w:r w:rsidRPr="006E7DE1">
        <w:rPr>
          <w:b/>
          <w:szCs w:val="20"/>
        </w:rPr>
        <w:t>(PRILOGA A)</w:t>
      </w:r>
      <w:r w:rsidRPr="006E7DE1">
        <w:rPr>
          <w:szCs w:val="20"/>
        </w:rPr>
        <w:t xml:space="preserve"> so navedene minimalne tehnične in druge zahteve naročnika za blago. V kolikor ponujeno blago ne ustreza minimalnim tehničnim in drugim zahtevam naročnika, se ponudba izloči;</w:t>
      </w:r>
    </w:p>
    <w:p w:rsidR="00BA5ED5" w:rsidRPr="009D3465" w:rsidP="00BA5ED5" w14:paraId="281A2FAC" w14:textId="77777777">
      <w:pPr>
        <w:spacing w:line="276" w:lineRule="auto"/>
        <w:jc w:val="both"/>
        <w:rPr>
          <w:sz w:val="16"/>
          <w:szCs w:val="16"/>
        </w:rPr>
      </w:pPr>
    </w:p>
    <w:p w:rsidR="00BA5ED5" w:rsidRPr="006E7DE1" w:rsidP="00BA5ED5" w14:paraId="0FA3AAC9" w14:textId="77777777">
      <w:pPr>
        <w:widowControl w:val="0"/>
        <w:numPr>
          <w:ilvl w:val="0"/>
          <w:numId w:val="45"/>
        </w:numPr>
        <w:spacing w:line="276" w:lineRule="auto"/>
        <w:jc w:val="both"/>
        <w:rPr>
          <w:szCs w:val="20"/>
        </w:rPr>
      </w:pPr>
      <w:r w:rsidRPr="006E7DE1">
        <w:rPr>
          <w:szCs w:val="20"/>
        </w:rPr>
        <w:t>Ponudnik mora predložiti zahtevana dokazila iz poglavja III./ tč. 2. iz katerih bo razvidno</w:t>
      </w:r>
      <w:r w:rsidRPr="006E7DE1">
        <w:rPr>
          <w:b/>
          <w:szCs w:val="20"/>
        </w:rPr>
        <w:t xml:space="preserve">, </w:t>
      </w:r>
      <w:r w:rsidRPr="006E7DE1">
        <w:rPr>
          <w:szCs w:val="20"/>
        </w:rPr>
        <w:t>da je ponujeno blago v skladu s tehničnim in drugimi zahtevami naročnika.</w:t>
      </w:r>
    </w:p>
    <w:p w:rsidR="00BA5ED5" w:rsidRPr="009D3465" w:rsidP="00BA5ED5" w14:paraId="14DB9792" w14:textId="77777777">
      <w:pPr>
        <w:spacing w:line="276" w:lineRule="auto"/>
        <w:jc w:val="both"/>
        <w:rPr>
          <w:sz w:val="16"/>
          <w:szCs w:val="16"/>
        </w:rPr>
      </w:pPr>
    </w:p>
    <w:p w:rsidR="00BA5ED5" w:rsidRPr="006E7DE1" w:rsidP="00BA5ED5" w14:paraId="47527882" w14:textId="77777777">
      <w:pPr>
        <w:widowControl w:val="0"/>
        <w:numPr>
          <w:ilvl w:val="0"/>
          <w:numId w:val="45"/>
        </w:numPr>
        <w:spacing w:line="276" w:lineRule="auto"/>
        <w:jc w:val="both"/>
        <w:rPr>
          <w:szCs w:val="20"/>
        </w:rPr>
      </w:pPr>
      <w:r w:rsidRPr="006E7DE1">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BA5ED5" w:rsidRPr="009D3465" w:rsidP="00BA5ED5" w14:paraId="41E5DD1B" w14:textId="77777777">
      <w:pPr>
        <w:spacing w:line="276" w:lineRule="auto"/>
        <w:jc w:val="both"/>
        <w:rPr>
          <w:sz w:val="16"/>
          <w:szCs w:val="16"/>
        </w:rPr>
      </w:pPr>
    </w:p>
    <w:p w:rsidR="00BA5ED5" w:rsidRPr="006E7DE1" w:rsidP="00BA5ED5" w14:paraId="2A603265" w14:textId="77777777">
      <w:pPr>
        <w:widowControl w:val="0"/>
        <w:numPr>
          <w:ilvl w:val="0"/>
          <w:numId w:val="45"/>
        </w:numPr>
        <w:spacing w:line="276" w:lineRule="auto"/>
        <w:jc w:val="both"/>
        <w:rPr>
          <w:szCs w:val="20"/>
        </w:rPr>
      </w:pPr>
      <w:r w:rsidRPr="006E7DE1">
        <w:rPr>
          <w:szCs w:val="20"/>
        </w:rPr>
        <w:t>Dobavljeno blago mora biti novo, tehnično brezhibno in funkcionalno pripravljeno za uporabo.</w:t>
      </w:r>
    </w:p>
    <w:p w:rsidR="00BA5ED5" w:rsidRPr="009D3465" w:rsidP="00BA5ED5" w14:paraId="477A2183" w14:textId="77777777">
      <w:pPr>
        <w:spacing w:line="276" w:lineRule="auto"/>
        <w:jc w:val="both"/>
        <w:rPr>
          <w:sz w:val="16"/>
          <w:szCs w:val="16"/>
        </w:rPr>
      </w:pPr>
    </w:p>
    <w:p w:rsidR="00BA5ED5" w:rsidRPr="006E7DE1" w:rsidP="00BA5ED5" w14:paraId="336469BE" w14:textId="77777777">
      <w:pPr>
        <w:widowControl w:val="0"/>
        <w:numPr>
          <w:ilvl w:val="0"/>
          <w:numId w:val="45"/>
        </w:numPr>
        <w:spacing w:line="276" w:lineRule="auto"/>
        <w:jc w:val="both"/>
        <w:rPr>
          <w:szCs w:val="20"/>
        </w:rPr>
      </w:pPr>
      <w:r w:rsidRPr="006E7DE1">
        <w:rPr>
          <w:szCs w:val="20"/>
        </w:rPr>
        <w:t>Blago, ki s svojim opisom kaže na točno določeno blago ali blagovno znamko, tip ali proizvajalca, se skladno s šestim odstavkom 68. člena ZJN-3 obravnava kot blago z obvezno dodano navedbo »ali enakovreden«, kot sinonim kakovostne ravni blaga.</w:t>
      </w:r>
    </w:p>
    <w:p w:rsidR="00BA5ED5" w:rsidRPr="009D3465" w:rsidP="00BA5ED5" w14:paraId="2E397EFB" w14:textId="77777777">
      <w:pPr>
        <w:spacing w:line="276" w:lineRule="auto"/>
        <w:jc w:val="both"/>
        <w:rPr>
          <w:sz w:val="16"/>
          <w:szCs w:val="16"/>
        </w:rPr>
      </w:pPr>
    </w:p>
    <w:p w:rsidR="00BA5ED5" w:rsidRPr="006E7DE1" w:rsidP="00BA5ED5" w14:paraId="6EC93EAB" w14:textId="77777777">
      <w:pPr>
        <w:widowControl w:val="0"/>
        <w:numPr>
          <w:ilvl w:val="0"/>
          <w:numId w:val="44"/>
        </w:numPr>
        <w:spacing w:line="276" w:lineRule="auto"/>
        <w:jc w:val="both"/>
        <w:rPr>
          <w:szCs w:val="20"/>
        </w:rPr>
      </w:pPr>
      <w:r w:rsidRPr="006E7DE1">
        <w:rPr>
          <w:szCs w:val="20"/>
        </w:rPr>
        <w:t>Ponujeno blago mora biti novo, nerabljeno.</w:t>
      </w:r>
    </w:p>
    <w:p w:rsidR="00BA5ED5" w:rsidRPr="009D3465" w:rsidP="00BA5ED5" w14:paraId="39761E02" w14:textId="77777777">
      <w:pPr>
        <w:autoSpaceDE w:val="0"/>
        <w:autoSpaceDN w:val="0"/>
        <w:adjustRightInd w:val="0"/>
        <w:spacing w:line="276" w:lineRule="auto"/>
        <w:jc w:val="both"/>
        <w:rPr>
          <w:sz w:val="16"/>
          <w:szCs w:val="16"/>
        </w:rPr>
      </w:pPr>
    </w:p>
    <w:p w:rsidR="00BA5ED5" w:rsidRPr="009D3465" w:rsidP="00BA5ED5" w14:paraId="0369FE2F" w14:textId="77777777">
      <w:pPr>
        <w:widowControl w:val="0"/>
        <w:numPr>
          <w:ilvl w:val="0"/>
          <w:numId w:val="44"/>
        </w:numPr>
        <w:spacing w:line="276" w:lineRule="auto"/>
        <w:jc w:val="both"/>
        <w:rPr>
          <w:szCs w:val="20"/>
        </w:rPr>
      </w:pPr>
      <w:r>
        <w:rPr>
          <w:szCs w:val="20"/>
        </w:rPr>
        <w:t>Ponudnik mora ob dobavi blaga priložiti ustrezna navodila za uporabo v slovenskem jeziku</w:t>
      </w:r>
    </w:p>
    <w:p w:rsidR="00BA5ED5" w:rsidRPr="006E7DE1" w:rsidP="00BA5ED5" w14:paraId="1449012E" w14:textId="77777777">
      <w:pPr>
        <w:autoSpaceDE w:val="0"/>
        <w:autoSpaceDN w:val="0"/>
        <w:adjustRightInd w:val="0"/>
        <w:spacing w:line="276" w:lineRule="auto"/>
        <w:jc w:val="both"/>
        <w:rPr>
          <w:szCs w:val="20"/>
        </w:rPr>
      </w:pPr>
    </w:p>
    <w:p w:rsidR="00BA5ED5" w:rsidRPr="006E7DE1" w:rsidP="00BA5ED5" w14:paraId="4FBF0CB7" w14:textId="77777777">
      <w:pPr>
        <w:spacing w:line="276" w:lineRule="auto"/>
        <w:jc w:val="both"/>
        <w:rPr>
          <w:b/>
          <w:szCs w:val="20"/>
        </w:rPr>
      </w:pPr>
      <w:r w:rsidRPr="006E7DE1">
        <w:rPr>
          <w:b/>
          <w:szCs w:val="20"/>
        </w:rPr>
        <w:t>2.</w:t>
      </w:r>
      <w:r w:rsidRPr="006E7DE1">
        <w:rPr>
          <w:b/>
          <w:szCs w:val="20"/>
        </w:rPr>
        <w:tab/>
        <w:t>TEHNIČNE IN OSTALE ZAHTEVE</w:t>
      </w:r>
    </w:p>
    <w:p w:rsidR="00BA5ED5" w:rsidRPr="006E7DE1" w:rsidP="00BA5ED5" w14:paraId="6F579B80" w14:textId="77777777">
      <w:pPr>
        <w:spacing w:line="276" w:lineRule="auto"/>
        <w:jc w:val="both"/>
        <w:rPr>
          <w:b/>
          <w:szCs w:val="20"/>
        </w:rPr>
      </w:pPr>
    </w:p>
    <w:p w:rsidR="00BA5ED5" w:rsidRPr="006E7DE1" w:rsidP="00BA5ED5" w14:paraId="0EF5613C" w14:textId="77777777">
      <w:pPr>
        <w:spacing w:line="276" w:lineRule="auto"/>
        <w:jc w:val="both"/>
        <w:rPr>
          <w:b/>
          <w:szCs w:val="20"/>
        </w:rPr>
      </w:pPr>
      <w:r w:rsidRPr="006E7DE1">
        <w:rPr>
          <w:b/>
          <w:szCs w:val="20"/>
        </w:rPr>
        <w:t>Tehnične zahteve in opisi blaga so navedeni v Prilogi A. Ponudnik mora ponuditi vso blago in izpolniti vse tehnične zahteve in pogoje navedenih v Prilogi A</w:t>
      </w:r>
    </w:p>
    <w:p w:rsidR="00BA5ED5" w:rsidRPr="006E7DE1" w:rsidP="00BA5ED5" w14:paraId="769FE547" w14:textId="77777777">
      <w:pPr>
        <w:spacing w:line="276" w:lineRule="auto"/>
        <w:jc w:val="both"/>
        <w:rPr>
          <w:szCs w:val="20"/>
        </w:rPr>
      </w:pPr>
    </w:p>
    <w:p w:rsidR="00BA5ED5" w:rsidRPr="006E7DE1" w:rsidP="00BA5ED5" w14:paraId="6F2BD49E" w14:textId="77777777">
      <w:pPr>
        <w:spacing w:line="276" w:lineRule="auto"/>
        <w:jc w:val="both"/>
        <w:rPr>
          <w:b/>
          <w:szCs w:val="20"/>
          <w:u w:val="single"/>
        </w:rPr>
      </w:pPr>
      <w:r w:rsidRPr="006E7DE1">
        <w:rPr>
          <w:b/>
          <w:szCs w:val="20"/>
          <w:u w:val="single"/>
        </w:rPr>
        <w:t>2.1.</w:t>
      </w:r>
      <w:r w:rsidRPr="006E7DE1">
        <w:rPr>
          <w:b/>
          <w:szCs w:val="20"/>
          <w:u w:val="single"/>
        </w:rPr>
        <w:tab/>
        <w:t>Navodila za izpolnjevanje Priloga A - tehnične zahteve naročnika</w:t>
      </w:r>
    </w:p>
    <w:p w:rsidR="00BA5ED5" w:rsidRPr="006E7DE1" w:rsidP="00BA5ED5" w14:paraId="7F88AD1A" w14:textId="77777777">
      <w:pPr>
        <w:spacing w:line="276" w:lineRule="auto"/>
        <w:jc w:val="both"/>
        <w:rPr>
          <w:b/>
          <w:szCs w:val="20"/>
        </w:rPr>
      </w:pPr>
    </w:p>
    <w:p w:rsidR="00BA5ED5" w:rsidRPr="006E7DE1" w:rsidP="00BA5ED5" w14:paraId="3965BA74" w14:textId="77777777">
      <w:pPr>
        <w:spacing w:line="276" w:lineRule="auto"/>
        <w:jc w:val="both"/>
        <w:rPr>
          <w:szCs w:val="20"/>
          <w:u w:val="single"/>
        </w:rPr>
      </w:pPr>
      <w:r w:rsidRPr="006E7DE1">
        <w:rPr>
          <w:szCs w:val="20"/>
        </w:rPr>
        <w:t xml:space="preserve">V stolpcu pod zaporedno </w:t>
      </w:r>
      <w:r w:rsidRPr="006E7DE1">
        <w:rPr>
          <w:b/>
          <w:szCs w:val="20"/>
          <w:u w:val="single"/>
        </w:rPr>
        <w:t>številko 2 so podani tehnični opisi/ zahteve/ navedbe naročnika</w:t>
      </w:r>
      <w:r w:rsidRPr="006E7DE1">
        <w:rPr>
          <w:szCs w:val="20"/>
          <w:u w:val="single"/>
        </w:rPr>
        <w:t xml:space="preserve">. </w:t>
      </w:r>
    </w:p>
    <w:p w:rsidR="00BA5ED5" w:rsidRPr="006E7DE1" w:rsidP="00BA5ED5" w14:paraId="0EAEBF4C" w14:textId="77777777">
      <w:pPr>
        <w:spacing w:line="276" w:lineRule="auto"/>
        <w:jc w:val="both"/>
        <w:rPr>
          <w:szCs w:val="20"/>
          <w:u w:val="single"/>
        </w:rPr>
      </w:pPr>
    </w:p>
    <w:p w:rsidR="00BA5ED5" w:rsidRPr="006E7DE1" w:rsidP="00BA5ED5" w14:paraId="60ED8134" w14:textId="77777777">
      <w:pPr>
        <w:spacing w:line="276" w:lineRule="auto"/>
        <w:jc w:val="both"/>
        <w:rPr>
          <w:szCs w:val="20"/>
        </w:rPr>
      </w:pPr>
      <w:r w:rsidRPr="006E7DE1">
        <w:rPr>
          <w:szCs w:val="20"/>
        </w:rPr>
        <w:t>Ponudnik izpolni stolpca 3 in 4 na naslednji način:</w:t>
      </w:r>
    </w:p>
    <w:p w:rsidR="00BA5ED5" w:rsidRPr="006E7DE1" w:rsidP="00BA5ED5" w14:paraId="12828362" w14:textId="77777777">
      <w:pPr>
        <w:spacing w:line="276" w:lineRule="auto"/>
        <w:jc w:val="both"/>
        <w:rPr>
          <w:szCs w:val="20"/>
        </w:rPr>
      </w:pPr>
    </w:p>
    <w:p w:rsidR="00BA5ED5" w:rsidRPr="006E7DE1" w:rsidP="00BA5ED5" w14:paraId="33F6F1C3" w14:textId="77777777">
      <w:pPr>
        <w:widowControl w:val="0"/>
        <w:numPr>
          <w:ilvl w:val="0"/>
          <w:numId w:val="46"/>
        </w:numPr>
        <w:spacing w:line="276" w:lineRule="auto"/>
        <w:jc w:val="both"/>
        <w:rPr>
          <w:szCs w:val="20"/>
        </w:rPr>
      </w:pPr>
      <w:r w:rsidRPr="006E7DE1">
        <w:rPr>
          <w:b/>
          <w:szCs w:val="20"/>
          <w:u w:val="single"/>
        </w:rPr>
        <w:t>v stolpcu št. 3 -</w:t>
      </w:r>
      <w:r w:rsidRPr="006E7DE1">
        <w:rPr>
          <w:szCs w:val="20"/>
        </w:rPr>
        <w:t xml:space="preserve"> ponudnik </w:t>
      </w:r>
      <w:r w:rsidRPr="006E7DE1">
        <w:rPr>
          <w:b/>
          <w:szCs w:val="20"/>
          <w:u w:val="single"/>
        </w:rPr>
        <w:t>navede odgovor</w:t>
      </w:r>
      <w:r w:rsidRPr="006E7DE1">
        <w:rPr>
          <w:b/>
          <w:szCs w:val="20"/>
        </w:rPr>
        <w:t xml:space="preserve"> </w:t>
      </w:r>
      <w:r w:rsidRPr="006E7DE1">
        <w:rPr>
          <w:szCs w:val="20"/>
        </w:rPr>
        <w:t xml:space="preserve">na naročnikovo zahtevo iz drugega </w:t>
      </w:r>
    </w:p>
    <w:p w:rsidR="00BA5ED5" w:rsidRPr="006E7DE1" w:rsidP="00BA5ED5" w14:paraId="23A5914B" w14:textId="77777777">
      <w:pPr>
        <w:spacing w:line="276" w:lineRule="auto"/>
        <w:ind w:left="1418"/>
        <w:jc w:val="both"/>
        <w:rPr>
          <w:szCs w:val="20"/>
        </w:rPr>
      </w:pPr>
      <w:r w:rsidRPr="006E7DE1">
        <w:rPr>
          <w:szCs w:val="20"/>
        </w:rPr>
        <w:t>stolpca, opis in ostale tehnične podatke (številčni podatek, opis, certifikat, izjava,…);</w:t>
      </w:r>
    </w:p>
    <w:p w:rsidR="00BA5ED5" w:rsidRPr="006E7DE1" w:rsidP="00BA5ED5" w14:paraId="21C3C0B7" w14:textId="77777777">
      <w:pPr>
        <w:spacing w:line="276" w:lineRule="auto"/>
        <w:jc w:val="both"/>
        <w:rPr>
          <w:szCs w:val="20"/>
        </w:rPr>
      </w:pPr>
    </w:p>
    <w:p w:rsidR="00BA5ED5" w:rsidRPr="009D3465" w:rsidP="00BA5ED5" w14:paraId="6DC4F77B" w14:textId="77777777">
      <w:pPr>
        <w:widowControl w:val="0"/>
        <w:numPr>
          <w:ilvl w:val="0"/>
          <w:numId w:val="46"/>
        </w:numPr>
        <w:spacing w:line="276" w:lineRule="auto"/>
        <w:jc w:val="both"/>
        <w:rPr>
          <w:szCs w:val="20"/>
        </w:rPr>
      </w:pPr>
      <w:r w:rsidRPr="006E7DE1">
        <w:rPr>
          <w:b/>
          <w:szCs w:val="20"/>
          <w:u w:val="single"/>
        </w:rPr>
        <w:t xml:space="preserve">v stolpcu št. 4 </w:t>
      </w:r>
      <w:r w:rsidRPr="006E7DE1">
        <w:rPr>
          <w:b/>
          <w:szCs w:val="20"/>
        </w:rPr>
        <w:t xml:space="preserve">– </w:t>
      </w:r>
      <w:r w:rsidRPr="006E7DE1">
        <w:rPr>
          <w:szCs w:val="20"/>
        </w:rPr>
        <w:t xml:space="preserve">ponudnik navede </w:t>
      </w:r>
      <w:r w:rsidRPr="006E7DE1">
        <w:rPr>
          <w:b/>
          <w:szCs w:val="20"/>
        </w:rPr>
        <w:t>številko priloge, naziv priloge ali oznaka strani</w:t>
      </w:r>
      <w:r w:rsidRPr="006E7DE1">
        <w:rPr>
          <w:szCs w:val="20"/>
        </w:rPr>
        <w:t xml:space="preserve">,  pod katero je priložena tehnična dokumentacija (zaradi lažjega pregleda ponudb) iz katere je razvidno, da ponujeno blago izpolnjuje zahteve naročnika. </w:t>
      </w:r>
    </w:p>
    <w:p w:rsidR="00BA5ED5" w:rsidP="00BA5ED5" w14:paraId="38572311" w14:textId="77777777">
      <w:pPr>
        <w:autoSpaceDE w:val="0"/>
        <w:autoSpaceDN w:val="0"/>
        <w:adjustRightInd w:val="0"/>
        <w:spacing w:line="276" w:lineRule="auto"/>
        <w:jc w:val="both"/>
        <w:rPr>
          <w:szCs w:val="20"/>
        </w:rPr>
      </w:pPr>
    </w:p>
    <w:p w:rsidR="00BA5ED5" w:rsidRPr="006E7DE1" w:rsidP="00BA5ED5" w14:paraId="01E926E9" w14:textId="77777777">
      <w:pPr>
        <w:autoSpaceDE w:val="0"/>
        <w:autoSpaceDN w:val="0"/>
        <w:adjustRightInd w:val="0"/>
        <w:spacing w:line="276" w:lineRule="auto"/>
        <w:jc w:val="both"/>
        <w:rPr>
          <w:szCs w:val="20"/>
        </w:rPr>
      </w:pPr>
      <w:r w:rsidRPr="006E7DE1">
        <w:rPr>
          <w:szCs w:val="20"/>
        </w:rPr>
        <w:t xml:space="preserve">V primeru, da kakšen podatek v Priloga A s strani ponudnika ne bo naveden in ga bo naročnik lahko </w:t>
      </w:r>
      <w:r w:rsidRPr="006E7DE1">
        <w:rPr>
          <w:b/>
          <w:szCs w:val="20"/>
        </w:rPr>
        <w:t>nedvoumno razbral</w:t>
      </w:r>
      <w:r w:rsidRPr="006E7DE1">
        <w:rPr>
          <w:szCs w:val="20"/>
        </w:rPr>
        <w:t xml:space="preserve"> iz predložene tehnične dokumentacije bo naročnik ta podatek upošteval! V tem primeru pomanjkljivo izpolnjena tabela </w:t>
      </w:r>
      <w:r w:rsidRPr="006E7DE1">
        <w:rPr>
          <w:b/>
          <w:szCs w:val="20"/>
        </w:rPr>
        <w:t>ni izločilni kriterij</w:t>
      </w:r>
      <w:r w:rsidRPr="006E7DE1">
        <w:rPr>
          <w:szCs w:val="20"/>
        </w:rPr>
        <w:t>!</w:t>
      </w:r>
    </w:p>
    <w:p w:rsidR="00E9545B" w:rsidRPr="008D09DB" w:rsidP="00E9545B" w14:paraId="3DC415DE" w14:textId="77777777">
      <w:pPr>
        <w:pStyle w:val="BodyText2"/>
        <w:spacing w:line="288" w:lineRule="auto"/>
        <w:rPr>
          <w:rFonts w:cs="Arial"/>
          <w:color w:val="FF0000"/>
          <w:sz w:val="20"/>
          <w:szCs w:val="20"/>
          <w:u w:val="single"/>
          <w:lang w:val="sl-SI"/>
        </w:rPr>
      </w:pPr>
    </w:p>
    <w:p w:rsidR="00570CE7" w:rsidRPr="008D09DB" w:rsidP="00570CE7" w14:paraId="42849C2A" w14:textId="77777777">
      <w:pPr>
        <w:spacing w:line="288" w:lineRule="auto"/>
        <w:rPr>
          <w:b/>
          <w:szCs w:val="20"/>
        </w:rPr>
      </w:pPr>
    </w:p>
    <w:p w:rsidR="00F171D8" w:rsidRPr="0096162B" w:rsidP="00B06924" w14:paraId="7467E22D" w14:textId="331687C1">
      <w:pPr>
        <w:pStyle w:val="BodyText"/>
        <w:spacing w:after="0" w:line="288" w:lineRule="auto"/>
        <w:outlineLvl w:val="0"/>
        <w:rPr>
          <w:b/>
          <w:szCs w:val="20"/>
        </w:rPr>
      </w:pPr>
      <w:r w:rsidRPr="0096162B">
        <w:rPr>
          <w:b/>
          <w:szCs w:val="20"/>
        </w:rPr>
        <w:t>PRILOGA</w:t>
      </w:r>
      <w:r w:rsidRPr="0096162B" w:rsidR="00B06924">
        <w:rPr>
          <w:b/>
          <w:szCs w:val="20"/>
        </w:rPr>
        <w:t xml:space="preserve"> 1</w:t>
      </w:r>
    </w:p>
    <w:p w:rsidR="00B06924" w:rsidRPr="0096162B" w:rsidP="00B06924" w14:paraId="0BA5AD86" w14:textId="77777777">
      <w:pPr>
        <w:jc w:val="center"/>
        <w:rPr>
          <w:b/>
          <w:bCs/>
        </w:rPr>
      </w:pPr>
      <w:r w:rsidRPr="0096162B">
        <w:rPr>
          <w:b/>
          <w:bCs/>
        </w:rPr>
        <w:t>PODATKI O PONUDNIKU</w:t>
      </w:r>
    </w:p>
    <w:p w:rsidR="00F171D8" w:rsidRPr="0096162B" w:rsidP="00F171D8" w14:paraId="16147DBA" w14:textId="6B384FAD">
      <w:pPr>
        <w:jc w:val="center"/>
        <w:rPr>
          <w:b/>
          <w:szCs w:val="20"/>
        </w:rPr>
      </w:pPr>
      <w:r w:rsidRPr="0096162B">
        <w:rPr>
          <w:b/>
          <w:szCs w:val="20"/>
        </w:rPr>
        <w:t xml:space="preserve">MORS </w:t>
      </w:r>
      <w:r w:rsidRPr="0096162B" w:rsidR="003228EF">
        <w:rPr>
          <w:b/>
          <w:szCs w:val="20"/>
        </w:rPr>
        <w:t>379/2025</w:t>
      </w:r>
      <w:r w:rsidRPr="0096162B">
        <w:rPr>
          <w:b/>
          <w:szCs w:val="20"/>
        </w:rPr>
        <w:t xml:space="preserve">–ODP </w:t>
      </w:r>
    </w:p>
    <w:p w:rsidR="00F171D8" w:rsidRPr="0096162B" w:rsidP="00F171D8" w14:paraId="2B280710" w14:textId="1612B27F">
      <w:pPr>
        <w:jc w:val="center"/>
        <w:rPr>
          <w:b/>
          <w:szCs w:val="20"/>
        </w:rPr>
      </w:pPr>
      <w:r w:rsidRPr="0096162B">
        <w:rPr>
          <w:b/>
          <w:szCs w:val="20"/>
        </w:rPr>
        <w:t>Nakup zmogljivejše računalniške opreme</w:t>
      </w:r>
    </w:p>
    <w:p w:rsidR="00F171D8" w:rsidRPr="0096162B" w:rsidP="00F171D8" w14:paraId="39A3B705" w14:textId="77777777">
      <w:pPr>
        <w:rPr>
          <w:szCs w:val="20"/>
        </w:rPr>
      </w:pPr>
    </w:p>
    <w:p w:rsidR="00F171D8" w:rsidRPr="0096162B" w:rsidP="00F171D8" w14:paraId="58B11C39" w14:textId="77777777">
      <w:pPr>
        <w:rPr>
          <w:szCs w:val="20"/>
        </w:rPr>
      </w:pPr>
    </w:p>
    <w:p w:rsidR="00F171D8" w:rsidRPr="0096162B" w:rsidP="00F171D8" w14:paraId="1D9495A5" w14:textId="77777777">
      <w:pPr>
        <w:rPr>
          <w:szCs w:val="20"/>
        </w:rPr>
      </w:pPr>
    </w:p>
    <w:p w:rsidR="00F171D8" w:rsidRPr="0096162B" w:rsidP="00F171D8" w14:paraId="683D93BC" w14:textId="77777777">
      <w:pPr>
        <w:rPr>
          <w:szCs w:val="20"/>
        </w:rPr>
      </w:pPr>
    </w:p>
    <w:p w:rsidR="00FE6046" w:rsidRPr="0096162B" w:rsidP="00B06924" w14:paraId="1D59875D" w14:textId="77777777">
      <w:r w:rsidRPr="0096162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96162B" w14:paraId="0EAABC20" w14:textId="77777777">
            <w:pPr>
              <w:spacing w:line="288" w:lineRule="auto"/>
              <w:rPr>
                <w:b/>
                <w:szCs w:val="20"/>
              </w:rPr>
            </w:pPr>
            <w:r w:rsidRPr="0096162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96162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6162B" w14:paraId="1F05F06C" w14:textId="77777777">
            <w:pPr>
              <w:spacing w:line="288" w:lineRule="auto"/>
              <w:rPr>
                <w:b/>
                <w:szCs w:val="20"/>
              </w:rPr>
            </w:pPr>
            <w:r w:rsidRPr="0096162B">
              <w:rPr>
                <w:b/>
                <w:szCs w:val="20"/>
              </w:rPr>
              <w:t>ZAKONITI ZASTOPNIK PONUDNIKA</w:t>
            </w:r>
            <w:r w:rsidRPr="0096162B" w:rsidR="00A41A61">
              <w:rPr>
                <w:b/>
                <w:szCs w:val="20"/>
              </w:rPr>
              <w:t xml:space="preserve"> </w:t>
            </w:r>
            <w:bookmarkStart w:id="8" w:name="_Hlk146792483"/>
            <w:r w:rsidRPr="0096162B"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162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6162B" w14:paraId="26E2595D" w14:textId="77777777">
            <w:pPr>
              <w:spacing w:line="288" w:lineRule="auto"/>
              <w:rPr>
                <w:b/>
                <w:szCs w:val="20"/>
              </w:rPr>
            </w:pPr>
            <w:r w:rsidRPr="0096162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162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96162B" w14:paraId="32E4F758" w14:textId="77777777">
            <w:pPr>
              <w:spacing w:line="288" w:lineRule="auto"/>
              <w:rPr>
                <w:b/>
                <w:szCs w:val="20"/>
              </w:rPr>
            </w:pPr>
            <w:r w:rsidRPr="0096162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162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RPr="008D09DB" w:rsidP="00E44A00" w14:paraId="3FB39BF6" w14:textId="77777777">
      <w:pPr>
        <w:spacing w:line="288" w:lineRule="auto"/>
        <w:rPr>
          <w:b/>
          <w:szCs w:val="20"/>
        </w:rPr>
      </w:pPr>
    </w:p>
    <w:p w:rsidR="00093174" w:rsidRPr="0096162B" w:rsidP="00B06924" w14:paraId="6872FF9C" w14:textId="41E3D9E1">
      <w:pPr>
        <w:pStyle w:val="BodyText"/>
        <w:spacing w:after="0" w:line="288" w:lineRule="auto"/>
        <w:outlineLvl w:val="0"/>
        <w:rPr>
          <w:b/>
          <w:szCs w:val="20"/>
        </w:rPr>
      </w:pPr>
      <w:r w:rsidRPr="008D09DB">
        <w:rPr>
          <w:b/>
          <w:szCs w:val="20"/>
        </w:rPr>
        <w:br w:type="page"/>
      </w:r>
      <w:bookmarkStart w:id="9" w:name="_Hlk146793973"/>
      <w:r w:rsidRPr="008D09DB" w:rsidR="008919D2">
        <w:rPr>
          <w:b/>
          <w:szCs w:val="20"/>
        </w:rPr>
        <w:t xml:space="preserve">PRILOGA </w:t>
      </w:r>
      <w:r w:rsidRPr="008D09DB" w:rsidR="00B06924">
        <w:rPr>
          <w:b/>
          <w:szCs w:val="20"/>
        </w:rPr>
        <w:t>2</w:t>
      </w:r>
    </w:p>
    <w:p w:rsidR="00093174" w:rsidRPr="0096162B" w:rsidP="00093174" w14:paraId="1EC4FC4F" w14:textId="77777777">
      <w:pPr>
        <w:spacing w:line="288" w:lineRule="auto"/>
        <w:jc w:val="center"/>
        <w:rPr>
          <w:b/>
          <w:szCs w:val="20"/>
        </w:rPr>
      </w:pPr>
    </w:p>
    <w:p w:rsidR="00093174" w:rsidRPr="0096162B" w:rsidP="00093174" w14:paraId="0610271D" w14:textId="77777777">
      <w:pPr>
        <w:spacing w:line="288" w:lineRule="auto"/>
        <w:jc w:val="center"/>
        <w:rPr>
          <w:szCs w:val="20"/>
        </w:rPr>
      </w:pPr>
      <w:r w:rsidRPr="0096162B">
        <w:rPr>
          <w:b/>
          <w:szCs w:val="20"/>
        </w:rPr>
        <w:t>IZJAVA O OMEJITVAH POSLOVANJA</w:t>
      </w:r>
      <w:r w:rsidRPr="0096162B">
        <w:rPr>
          <w:b/>
          <w:szCs w:val="20"/>
          <w:vertAlign w:val="superscript"/>
        </w:rPr>
        <w:t>1</w:t>
      </w:r>
    </w:p>
    <w:p w:rsidR="00093174" w:rsidRPr="0096162B" w:rsidP="00093174" w14:paraId="34B930CB" w14:textId="71ECC443">
      <w:pPr>
        <w:spacing w:line="288" w:lineRule="auto"/>
        <w:jc w:val="center"/>
        <w:rPr>
          <w:b/>
          <w:szCs w:val="20"/>
        </w:rPr>
      </w:pPr>
      <w:r w:rsidRPr="0096162B">
        <w:rPr>
          <w:b/>
          <w:szCs w:val="20"/>
        </w:rPr>
        <w:t xml:space="preserve">MORS </w:t>
      </w:r>
      <w:r w:rsidRPr="0096162B" w:rsidR="003228EF">
        <w:rPr>
          <w:b/>
          <w:szCs w:val="20"/>
        </w:rPr>
        <w:t>379/2025</w:t>
      </w:r>
      <w:r w:rsidRPr="0096162B">
        <w:rPr>
          <w:b/>
          <w:szCs w:val="20"/>
        </w:rPr>
        <w:t xml:space="preserve">–ODP </w:t>
      </w:r>
    </w:p>
    <w:p w:rsidR="00093174" w:rsidRPr="0096162B" w:rsidP="00093174" w14:paraId="3F91AA7F" w14:textId="1E1FEBB5">
      <w:pPr>
        <w:tabs>
          <w:tab w:val="left" w:pos="6237"/>
        </w:tabs>
        <w:spacing w:line="288" w:lineRule="auto"/>
        <w:jc w:val="center"/>
        <w:rPr>
          <w:b/>
          <w:szCs w:val="20"/>
        </w:rPr>
      </w:pPr>
      <w:r w:rsidRPr="0096162B">
        <w:rPr>
          <w:b/>
          <w:szCs w:val="20"/>
        </w:rPr>
        <w:t>Nakup zmogljivejše računalniške opreme</w:t>
      </w:r>
    </w:p>
    <w:p w:rsidR="007C220F" w:rsidRPr="0096162B" w:rsidP="00093174" w14:paraId="5246A04E" w14:textId="77777777">
      <w:pPr>
        <w:tabs>
          <w:tab w:val="left" w:pos="6237"/>
        </w:tabs>
        <w:spacing w:line="288" w:lineRule="auto"/>
        <w:jc w:val="center"/>
        <w:rPr>
          <w:b/>
          <w:szCs w:val="20"/>
        </w:rPr>
      </w:pPr>
    </w:p>
    <w:p w:rsidR="007C220F" w:rsidRPr="0096162B" w:rsidP="00093174" w14:paraId="7A80A5D3" w14:textId="77777777">
      <w:pPr>
        <w:tabs>
          <w:tab w:val="left" w:pos="6237"/>
        </w:tabs>
        <w:spacing w:line="288" w:lineRule="auto"/>
        <w:jc w:val="center"/>
        <w:rPr>
          <w:b/>
          <w:szCs w:val="20"/>
        </w:rPr>
      </w:pPr>
    </w:p>
    <w:p w:rsidR="007C220F" w:rsidRPr="0096162B" w:rsidP="007C220F" w14:paraId="34669985" w14:textId="77777777">
      <w:pPr>
        <w:jc w:val="both"/>
        <w:rPr>
          <w:i/>
          <w:szCs w:val="20"/>
          <w:u w:val="single"/>
        </w:rPr>
      </w:pPr>
      <w:r w:rsidRPr="0096162B">
        <w:rPr>
          <w:i/>
          <w:szCs w:val="20"/>
          <w:u w:val="single"/>
        </w:rPr>
        <w:t>____________________________________________________________________________</w:t>
      </w:r>
    </w:p>
    <w:p w:rsidR="00A41A61" w:rsidRPr="0096162B" w:rsidP="00A41A61" w14:paraId="5F1C658C" w14:textId="77777777">
      <w:pPr>
        <w:jc w:val="both"/>
        <w:rPr>
          <w:i/>
          <w:sz w:val="16"/>
          <w:szCs w:val="16"/>
        </w:rPr>
      </w:pPr>
      <w:r w:rsidRPr="0096162B">
        <w:rPr>
          <w:i/>
          <w:sz w:val="16"/>
          <w:szCs w:val="16"/>
        </w:rPr>
        <w:t>(navedba imena in priimka fizične osebe</w:t>
      </w:r>
      <w:r w:rsidRPr="0096162B">
        <w:rPr>
          <w:i/>
          <w:sz w:val="16"/>
          <w:szCs w:val="16"/>
          <w:vertAlign w:val="superscript"/>
        </w:rPr>
        <w:t>2</w:t>
      </w:r>
      <w:r w:rsidRPr="0096162B">
        <w:rPr>
          <w:i/>
          <w:sz w:val="16"/>
          <w:szCs w:val="16"/>
        </w:rPr>
        <w:t xml:space="preserve"> ali odgovorne osebe</w:t>
      </w:r>
      <w:r w:rsidRPr="0096162B">
        <w:rPr>
          <w:i/>
          <w:sz w:val="16"/>
          <w:szCs w:val="16"/>
          <w:vertAlign w:val="superscript"/>
        </w:rPr>
        <w:t>3</w:t>
      </w:r>
      <w:r w:rsidRPr="0096162B">
        <w:rPr>
          <w:i/>
          <w:sz w:val="16"/>
          <w:szCs w:val="16"/>
        </w:rPr>
        <w:t xml:space="preserve"> gospodarskega subjekta)</w:t>
      </w:r>
    </w:p>
    <w:p w:rsidR="00A41A61" w:rsidRPr="0096162B" w:rsidP="00A41A61" w14:paraId="5F708AB8" w14:textId="77777777">
      <w:pPr>
        <w:jc w:val="both"/>
        <w:rPr>
          <w:i/>
          <w:szCs w:val="20"/>
          <w:u w:val="single"/>
        </w:rPr>
      </w:pPr>
    </w:p>
    <w:p w:rsidR="00A41A61" w:rsidRPr="0096162B" w:rsidP="00A41A61" w14:paraId="7B868D08" w14:textId="77777777">
      <w:pPr>
        <w:jc w:val="both"/>
        <w:rPr>
          <w:i/>
          <w:szCs w:val="20"/>
          <w:u w:val="single"/>
        </w:rPr>
      </w:pPr>
      <w:r w:rsidRPr="0096162B">
        <w:rPr>
          <w:i/>
          <w:szCs w:val="20"/>
          <w:u w:val="single"/>
        </w:rPr>
        <w:t>____________________________________________________________________________</w:t>
      </w:r>
    </w:p>
    <w:p w:rsidR="00A41A61" w:rsidRPr="0096162B" w:rsidP="00A41A61" w14:paraId="73DD6417" w14:textId="77777777">
      <w:pPr>
        <w:jc w:val="both"/>
        <w:rPr>
          <w:i/>
          <w:sz w:val="16"/>
          <w:szCs w:val="16"/>
        </w:rPr>
      </w:pPr>
      <w:r w:rsidRPr="0096162B">
        <w:rPr>
          <w:i/>
          <w:sz w:val="16"/>
          <w:szCs w:val="16"/>
        </w:rPr>
        <w:t>(podatek, s katerim je fizično osebo mogoče jasno identificirati (npr. EMŠO))</w:t>
      </w:r>
    </w:p>
    <w:p w:rsidR="00A41A61" w:rsidRPr="0096162B" w:rsidP="00A41A61" w14:paraId="0F55ADAF" w14:textId="77777777">
      <w:pPr>
        <w:jc w:val="both"/>
        <w:rPr>
          <w:szCs w:val="20"/>
        </w:rPr>
      </w:pPr>
    </w:p>
    <w:p w:rsidR="00A41A61" w:rsidRPr="0096162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A41A61" w14:paraId="5380E091" w14:textId="77777777">
      <w:pPr>
        <w:numPr>
          <w:ilvl w:val="0"/>
          <w:numId w:val="31"/>
        </w:numPr>
        <w:spacing w:after="200" w:line="240" w:lineRule="auto"/>
        <w:rPr>
          <w:i/>
          <w:sz w:val="18"/>
          <w:szCs w:val="18"/>
        </w:rPr>
      </w:pPr>
      <w:r w:rsidRPr="008D09DB">
        <w:rPr>
          <w:i/>
          <w:sz w:val="18"/>
          <w:szCs w:val="18"/>
        </w:rPr>
        <w:t>udeležen kot poslovodja, član poslovodstva ali zakoniti zastopnik ali</w:t>
      </w:r>
    </w:p>
    <w:p w:rsidR="00A41A61" w:rsidRPr="008D09DB" w:rsidP="00A41A61" w14:paraId="12340201" w14:textId="77777777">
      <w:pPr>
        <w:numPr>
          <w:ilvl w:val="0"/>
          <w:numId w:val="31"/>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9"/>
    <w:p w:rsidR="00E44A00" w:rsidRPr="008D09DB" w:rsidP="00693D43" w14:paraId="419A26F3" w14:textId="17F19079">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96162B" w:rsidP="00E44A00" w14:paraId="764FF8A1" w14:textId="38CB08F2">
      <w:pPr>
        <w:spacing w:line="288" w:lineRule="auto"/>
        <w:jc w:val="both"/>
        <w:rPr>
          <w:b/>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w:t>
      </w:r>
      <w:r w:rsidRPr="0096162B">
        <w:rPr>
          <w:b/>
          <w:szCs w:val="20"/>
        </w:rPr>
        <w:t>pogodbe</w:t>
      </w:r>
      <w:r w:rsidRPr="0096162B" w:rsidR="0096162B">
        <w:rPr>
          <w:b/>
          <w:szCs w:val="20"/>
        </w:rPr>
        <w:t xml:space="preserve">. </w:t>
      </w:r>
      <w:r w:rsidRPr="0096162B">
        <w:rPr>
          <w:b/>
          <w:szCs w:val="20"/>
        </w:rPr>
        <w:t xml:space="preserve">Istočasno s podpisom potrjuje, da se strinja, da bo po </w:t>
      </w:r>
      <w:r w:rsidRPr="0096162B">
        <w:rPr>
          <w:b/>
          <w:bCs/>
          <w:szCs w:val="20"/>
        </w:rPr>
        <w:t>morebitnem obojestranskem podpisu pogodbe, pogodba objavljena na Portalu javnih naročil, skladno s Pravilnikom o objavah pogodb s področja javnega naročanja, koncesij in javno-zasebnih partnerstev (Uradni list RS, št. 5/15</w:t>
      </w:r>
      <w:r w:rsidRPr="0096162B" w:rsidR="00FD20A6">
        <w:rPr>
          <w:b/>
          <w:bCs/>
          <w:szCs w:val="20"/>
        </w:rPr>
        <w:t xml:space="preserve"> in 53/22</w:t>
      </w:r>
      <w:r w:rsidRPr="0096162B">
        <w:rPr>
          <w:b/>
          <w:bCs/>
          <w:szCs w:val="20"/>
        </w:rPr>
        <w:t xml:space="preserve">); </w:t>
      </w:r>
    </w:p>
    <w:p w:rsidR="00E44A00" w:rsidRPr="0096162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6DB0B93A" w14:textId="77777777">
            <w:pPr>
              <w:autoSpaceDE w:val="0"/>
              <w:autoSpaceDN w:val="0"/>
              <w:adjustRightInd w:val="0"/>
              <w:ind w:left="108" w:right="108"/>
              <w:rPr>
                <w:b/>
                <w:bCs/>
                <w:szCs w:val="20"/>
              </w:rPr>
            </w:pPr>
            <w:r w:rsidRPr="0096162B">
              <w:rPr>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96162B" w:rsidP="006600E4" w14:paraId="2FBEC9CD" w14:textId="77777777">
            <w:pPr>
              <w:autoSpaceDE w:val="0"/>
              <w:autoSpaceDN w:val="0"/>
              <w:adjustRightInd w:val="0"/>
              <w:ind w:left="108" w:right="108"/>
              <w:rPr>
                <w:szCs w:val="20"/>
              </w:rPr>
            </w:pPr>
            <w:r w:rsidRPr="0096162B">
              <w:rPr>
                <w:szCs w:val="20"/>
              </w:rPr>
              <w:t>Podpisnik:</w:t>
            </w:r>
          </w:p>
          <w:p w:rsidR="00ED0E06" w:rsidRPr="0096162B" w:rsidP="006600E4" w14:paraId="45508E52" w14:textId="77777777">
            <w:pPr>
              <w:autoSpaceDE w:val="0"/>
              <w:autoSpaceDN w:val="0"/>
              <w:adjustRightInd w:val="0"/>
              <w:ind w:left="108" w:right="108"/>
              <w:rPr>
                <w:szCs w:val="20"/>
              </w:rPr>
            </w:pPr>
          </w:p>
          <w:p w:rsidR="00ED0E06" w:rsidRPr="0096162B" w:rsidP="006600E4" w14:paraId="3E70B941" w14:textId="77777777">
            <w:pPr>
              <w:autoSpaceDE w:val="0"/>
              <w:autoSpaceDN w:val="0"/>
              <w:adjustRightInd w:val="0"/>
              <w:ind w:left="108" w:right="108"/>
              <w:rPr>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122117D5" w14:textId="77777777">
            <w:pPr>
              <w:autoSpaceDE w:val="0"/>
              <w:autoSpaceDN w:val="0"/>
              <w:adjustRightInd w:val="0"/>
              <w:spacing w:line="240" w:lineRule="exact"/>
              <w:ind w:left="108" w:right="108"/>
              <w:jc w:val="both"/>
              <w:rPr>
                <w:szCs w:val="20"/>
              </w:rPr>
            </w:pPr>
          </w:p>
          <w:p w:rsidR="00E75DE9" w:rsidRPr="0096162B" w:rsidP="00E75DE9" w14:paraId="0C315344" w14:textId="77777777">
            <w:pPr>
              <w:autoSpaceDE w:val="0"/>
              <w:autoSpaceDN w:val="0"/>
              <w:adjustRightInd w:val="0"/>
              <w:spacing w:line="240" w:lineRule="exact"/>
              <w:ind w:left="108" w:right="108"/>
              <w:jc w:val="both"/>
              <w:rPr>
                <w:szCs w:val="20"/>
              </w:rPr>
            </w:pPr>
            <w:r w:rsidRPr="0096162B">
              <w:rPr>
                <w:szCs w:val="20"/>
              </w:rPr>
              <w:t>REPUBLIKA SLOVENIJA</w:t>
            </w:r>
          </w:p>
          <w:p w:rsidR="00E75DE9" w:rsidRPr="0096162B" w:rsidP="00E75DE9" w14:paraId="5B541DC2" w14:textId="77777777">
            <w:pPr>
              <w:autoSpaceDE w:val="0"/>
              <w:autoSpaceDN w:val="0"/>
              <w:adjustRightInd w:val="0"/>
              <w:spacing w:line="240" w:lineRule="exact"/>
              <w:ind w:left="108" w:right="108"/>
              <w:jc w:val="both"/>
              <w:rPr>
                <w:szCs w:val="20"/>
              </w:rPr>
            </w:pPr>
            <w:r w:rsidRPr="0096162B">
              <w:rPr>
                <w:szCs w:val="20"/>
              </w:rPr>
              <w:t xml:space="preserve">Ministrstvo za obrambo </w:t>
            </w:r>
          </w:p>
          <w:p w:rsidR="00E75DE9" w:rsidRPr="0096162B" w:rsidP="00E75DE9" w14:paraId="4506954F" w14:textId="77777777">
            <w:pPr>
              <w:autoSpaceDE w:val="0"/>
              <w:autoSpaceDN w:val="0"/>
              <w:adjustRightInd w:val="0"/>
              <w:spacing w:line="240" w:lineRule="exact"/>
              <w:ind w:left="108" w:right="108"/>
              <w:jc w:val="both"/>
              <w:rPr>
                <w:szCs w:val="20"/>
              </w:rPr>
            </w:pPr>
            <w:r w:rsidRPr="0096162B">
              <w:rPr>
                <w:szCs w:val="20"/>
              </w:rPr>
              <w:t xml:space="preserve">Vojkova cesta 55 </w:t>
            </w:r>
          </w:p>
          <w:p w:rsidR="00E75DE9" w:rsidRPr="0096162B" w:rsidP="00E75DE9" w14:paraId="289ADEE1" w14:textId="77777777">
            <w:pPr>
              <w:autoSpaceDE w:val="0"/>
              <w:autoSpaceDN w:val="0"/>
              <w:adjustRightInd w:val="0"/>
              <w:spacing w:line="240" w:lineRule="exact"/>
              <w:ind w:left="108" w:right="108"/>
              <w:jc w:val="both"/>
              <w:rPr>
                <w:szCs w:val="20"/>
              </w:rPr>
            </w:pPr>
            <w:r w:rsidRPr="0096162B">
              <w:rPr>
                <w:szCs w:val="20"/>
              </w:rPr>
              <w:t>1000 Ljubljana</w:t>
            </w:r>
          </w:p>
          <w:p w:rsidR="00E75DE9" w:rsidRPr="0096162B" w:rsidP="00E75DE9" w14:paraId="586515C9" w14:textId="77777777">
            <w:pPr>
              <w:autoSpaceDE w:val="0"/>
              <w:autoSpaceDN w:val="0"/>
              <w:adjustRightInd w:val="0"/>
              <w:spacing w:line="240" w:lineRule="exact"/>
              <w:ind w:left="108" w:right="108"/>
              <w:jc w:val="both"/>
              <w:rPr>
                <w:szCs w:val="20"/>
              </w:rPr>
            </w:pPr>
          </w:p>
          <w:p w:rsidR="00E75DE9" w:rsidRPr="0096162B" w:rsidP="000A74AF" w14:paraId="131DA60C" w14:textId="7D7FC7D6">
            <w:pPr>
              <w:autoSpaceDE w:val="0"/>
              <w:autoSpaceDN w:val="0"/>
              <w:adjustRightInd w:val="0"/>
              <w:spacing w:line="240" w:lineRule="exact"/>
              <w:ind w:left="108" w:right="108"/>
              <w:jc w:val="both"/>
              <w:rPr>
                <w:szCs w:val="20"/>
              </w:rPr>
            </w:pPr>
            <w:r w:rsidRPr="0096162B">
              <w:rPr>
                <w:szCs w:val="20"/>
              </w:rPr>
              <w:t xml:space="preserve">ki ga zastopa </w:t>
            </w:r>
            <w:r w:rsidRPr="0096162B" w:rsidR="000A74AF">
              <w:rPr>
                <w:szCs w:val="20"/>
              </w:rPr>
              <w:t>minister mag. Borut Sajovic</w:t>
            </w:r>
          </w:p>
          <w:p w:rsidR="00ED0E06" w:rsidRPr="0096162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286F2A79" w14:textId="77777777">
            <w:pPr>
              <w:autoSpaceDE w:val="0"/>
              <w:autoSpaceDN w:val="0"/>
              <w:adjustRightInd w:val="0"/>
              <w:ind w:left="108" w:right="108"/>
              <w:rPr>
                <w:szCs w:val="20"/>
              </w:rPr>
            </w:pPr>
            <w:r w:rsidRPr="0096162B">
              <w:rPr>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4BBD2B83" w14:textId="77777777">
            <w:pPr>
              <w:autoSpaceDE w:val="0"/>
              <w:autoSpaceDN w:val="0"/>
              <w:adjustRightInd w:val="0"/>
              <w:ind w:left="108" w:right="108"/>
              <w:rPr>
                <w:szCs w:val="20"/>
              </w:rPr>
            </w:pPr>
            <w:r w:rsidRPr="0096162B">
              <w:rPr>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0020C0BA" w14:textId="77777777">
            <w:pPr>
              <w:autoSpaceDE w:val="0"/>
              <w:autoSpaceDN w:val="0"/>
              <w:adjustRightInd w:val="0"/>
              <w:ind w:left="108" w:right="108"/>
              <w:rPr>
                <w:szCs w:val="20"/>
              </w:rPr>
            </w:pPr>
            <w:r w:rsidRPr="0096162B">
              <w:rPr>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40204411" w14:textId="77777777">
            <w:pPr>
              <w:autoSpaceDE w:val="0"/>
              <w:autoSpaceDN w:val="0"/>
              <w:adjustRightInd w:val="0"/>
              <w:ind w:left="108" w:right="108"/>
              <w:rPr>
                <w:szCs w:val="20"/>
              </w:rPr>
            </w:pPr>
            <w:r w:rsidRPr="0096162B">
              <w:rPr>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30E008AC" w14:textId="382C228D">
            <w:pPr>
              <w:autoSpaceDE w:val="0"/>
              <w:autoSpaceDN w:val="0"/>
              <w:adjustRightInd w:val="0"/>
              <w:ind w:left="108" w:right="108"/>
              <w:rPr>
                <w:szCs w:val="20"/>
              </w:rPr>
            </w:pPr>
            <w:r w:rsidRPr="0096162B">
              <w:rPr>
                <w:szCs w:val="20"/>
              </w:rPr>
              <w:t xml:space="preserve">E-pošta: </w:t>
            </w:r>
            <w:hyperlink r:id="rId7" w:history="1">
              <w:r w:rsidRPr="0096162B" w:rsidR="001A526E">
                <w:rPr>
                  <w:rStyle w:val="Hyperlink"/>
                  <w:color w:val="auto"/>
                  <w:szCs w:val="20"/>
                </w:rPr>
                <w:t>glavna.pisarna@mors.si</w:t>
              </w:r>
            </w:hyperlink>
            <w:r w:rsidRPr="0096162B" w:rsidR="001A526E">
              <w:rPr>
                <w:szCs w:val="20"/>
              </w:rPr>
              <w:t xml:space="preserve"> </w:t>
            </w:r>
          </w:p>
        </w:tc>
      </w:tr>
    </w:tbl>
    <w:p w:rsidR="00ED0E06" w:rsidRPr="0096162B" w:rsidP="00ED0E06" w14:paraId="6D4BBC63" w14:textId="77777777">
      <w:pPr>
        <w:autoSpaceDE w:val="0"/>
        <w:autoSpaceDN w:val="0"/>
        <w:adjustRightInd w:val="0"/>
        <w:ind w:left="118" w:right="118"/>
        <w:jc w:val="center"/>
        <w:rPr>
          <w:szCs w:val="20"/>
        </w:rPr>
      </w:pPr>
    </w:p>
    <w:p w:rsidR="00ED0E06" w:rsidRPr="0096162B" w:rsidP="00ED0E06" w14:paraId="0D8721CC" w14:textId="77777777">
      <w:pPr>
        <w:autoSpaceDE w:val="0"/>
        <w:autoSpaceDN w:val="0"/>
        <w:adjustRightInd w:val="0"/>
        <w:ind w:left="118" w:right="118"/>
        <w:jc w:val="center"/>
        <w:rPr>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14283E18" w14:textId="77777777">
            <w:pPr>
              <w:autoSpaceDE w:val="0"/>
              <w:autoSpaceDN w:val="0"/>
              <w:adjustRightInd w:val="0"/>
              <w:ind w:left="108" w:right="108"/>
              <w:rPr>
                <w:b/>
                <w:bCs/>
                <w:szCs w:val="20"/>
              </w:rPr>
            </w:pPr>
            <w:r w:rsidRPr="0096162B">
              <w:rPr>
                <w:b/>
                <w:bCs/>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66E2CDEC" w14:textId="77777777">
            <w:pPr>
              <w:autoSpaceDE w:val="0"/>
              <w:autoSpaceDN w:val="0"/>
              <w:adjustRightInd w:val="0"/>
              <w:ind w:left="108" w:right="108"/>
              <w:rPr>
                <w:szCs w:val="20"/>
              </w:rPr>
            </w:pPr>
            <w:r w:rsidRPr="0096162B">
              <w:rPr>
                <w:szCs w:val="20"/>
              </w:rPr>
              <w:t>Podpisnik:</w:t>
            </w:r>
          </w:p>
          <w:p w:rsidR="00ED0E06" w:rsidRPr="0096162B" w:rsidP="006600E4" w14:paraId="2602C136" w14:textId="77777777">
            <w:pPr>
              <w:autoSpaceDE w:val="0"/>
              <w:autoSpaceDN w:val="0"/>
              <w:adjustRightInd w:val="0"/>
              <w:ind w:left="108" w:right="108"/>
              <w:rPr>
                <w:szCs w:val="20"/>
              </w:rPr>
            </w:pPr>
            <w:r w:rsidRPr="0096162B">
              <w:rPr>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680A8B04" w14:textId="77777777">
            <w:pPr>
              <w:tabs>
                <w:tab w:val="left" w:pos="-612"/>
              </w:tabs>
              <w:autoSpaceDE w:val="0"/>
              <w:autoSpaceDN w:val="0"/>
              <w:adjustRightInd w:val="0"/>
              <w:ind w:left="108" w:right="108"/>
              <w:rPr>
                <w:szCs w:val="20"/>
              </w:rPr>
            </w:pPr>
          </w:p>
          <w:p w:rsidR="00ED0E06" w:rsidRPr="0096162B" w:rsidP="006600E4" w14:paraId="7784137B" w14:textId="77777777">
            <w:pPr>
              <w:tabs>
                <w:tab w:val="left" w:pos="-612"/>
              </w:tabs>
              <w:autoSpaceDE w:val="0"/>
              <w:autoSpaceDN w:val="0"/>
              <w:adjustRightInd w:val="0"/>
              <w:ind w:left="108" w:right="108"/>
              <w:rPr>
                <w:szCs w:val="20"/>
              </w:rPr>
            </w:pPr>
            <w:r w:rsidRPr="0096162B">
              <w:rPr>
                <w:szCs w:val="20"/>
              </w:rPr>
              <w:t>,</w:t>
            </w:r>
          </w:p>
          <w:p w:rsidR="00ED0E06" w:rsidRPr="0096162B" w:rsidP="006600E4" w14:paraId="20EC5FA1" w14:textId="77777777">
            <w:pPr>
              <w:tabs>
                <w:tab w:val="left" w:pos="-612"/>
              </w:tabs>
              <w:autoSpaceDE w:val="0"/>
              <w:autoSpaceDN w:val="0"/>
              <w:adjustRightInd w:val="0"/>
              <w:ind w:left="108" w:right="108"/>
              <w:rPr>
                <w:szCs w:val="20"/>
              </w:rPr>
            </w:pPr>
          </w:p>
          <w:p w:rsidR="00ED0E06" w:rsidRPr="0096162B" w:rsidP="006600E4" w14:paraId="271D6667" w14:textId="77777777">
            <w:pPr>
              <w:tabs>
                <w:tab w:val="left" w:pos="-612"/>
              </w:tabs>
              <w:autoSpaceDE w:val="0"/>
              <w:autoSpaceDN w:val="0"/>
              <w:adjustRightInd w:val="0"/>
              <w:ind w:left="108" w:right="108"/>
              <w:rPr>
                <w:szCs w:val="20"/>
              </w:rPr>
            </w:pPr>
            <w:r w:rsidRPr="0096162B">
              <w:rPr>
                <w:szCs w:val="20"/>
              </w:rPr>
              <w:t>ki ga zastopa direktor Ime Priimek</w:t>
            </w:r>
          </w:p>
          <w:p w:rsidR="00ED0E06" w:rsidRPr="0096162B" w:rsidP="006600E4" w14:paraId="2DEE38C3" w14:textId="77777777">
            <w:pPr>
              <w:autoSpaceDE w:val="0"/>
              <w:autoSpaceDN w:val="0"/>
              <w:adjustRightInd w:val="0"/>
              <w:ind w:left="108" w:right="108"/>
              <w:rPr>
                <w:b/>
                <w:bCs/>
                <w:szCs w:val="20"/>
              </w:rPr>
            </w:pPr>
            <w:r w:rsidRPr="0096162B">
              <w:rPr>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162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96162B" w:rsidRPr="003228EF" w:rsidP="0096162B" w14:paraId="7628AA65" w14:textId="456948EC">
      <w:pPr>
        <w:tabs>
          <w:tab w:val="left" w:pos="6237"/>
        </w:tabs>
        <w:spacing w:line="288" w:lineRule="auto"/>
        <w:jc w:val="center"/>
        <w:rPr>
          <w:b/>
          <w:szCs w:val="20"/>
        </w:rPr>
      </w:pPr>
      <w:r w:rsidRPr="008D09DB">
        <w:rPr>
          <w:b/>
          <w:color w:val="000000"/>
          <w:szCs w:val="20"/>
        </w:rPr>
        <w:t xml:space="preserve">POGODBO O </w:t>
      </w:r>
      <w:r w:rsidRPr="003228EF">
        <w:rPr>
          <w:b/>
          <w:szCs w:val="20"/>
        </w:rPr>
        <w:t>NAKUP ZMOGLJIVEJŠE RAČUNALNIŠKE OPREME</w:t>
      </w:r>
    </w:p>
    <w:p w:rsidR="00603932" w:rsidRPr="008D09DB" w:rsidP="00603932" w14:paraId="448B364F" w14:textId="111DEC77">
      <w:pPr>
        <w:spacing w:line="288" w:lineRule="auto"/>
        <w:jc w:val="center"/>
        <w:rPr>
          <w:b/>
          <w:color w:val="FF0000"/>
          <w:szCs w:val="20"/>
        </w:rPr>
      </w:pP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1A526E" w14:paraId="564CB3E2"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96162B" w:rsidP="00E44A00" w14:paraId="10F3EA4B" w14:textId="6AD5E6A4">
      <w:pPr>
        <w:spacing w:line="288" w:lineRule="auto"/>
        <w:jc w:val="both"/>
        <w:rPr>
          <w:b/>
          <w:szCs w:val="20"/>
        </w:rPr>
      </w:pPr>
      <w:r w:rsidRPr="0096162B">
        <w:t>Pogodbeni stranki ugotavljata, da je naročnik, na podlagi 40. člena Zakona o javnem naročanju (</w:t>
      </w:r>
      <w:r w:rsidRPr="0096162B" w:rsidR="00B33F2F">
        <w:rPr>
          <w:rFonts w:eastAsia="Calibri"/>
        </w:rPr>
        <w:t>Uradni list RS, št</w:t>
      </w:r>
      <w:r w:rsidRPr="0096162B" w:rsidR="00E07650">
        <w:rPr>
          <w:rFonts w:eastAsia="Calibri"/>
        </w:rPr>
        <w:t xml:space="preserve">. </w:t>
      </w:r>
      <w:r w:rsidRPr="0096162B" w:rsidR="00E07650">
        <w:t xml:space="preserve">91/2015, 14/18, 121/21, </w:t>
      </w:r>
      <w:hyperlink r:id="rId6" w:tgtFrame="_blank" w:tooltip="Zakon o spremembah in dopolnitvah Zakona o javnem naročanju" w:history="1">
        <w:r w:rsidRPr="0096162B" w:rsidR="00E07650">
          <w:t>10/22</w:t>
        </w:r>
      </w:hyperlink>
      <w:r w:rsidRPr="0096162B" w:rsidR="00E07650">
        <w:t>, 74/22-odl. US, 100/22-ZNUZSZS, 28/23 in 88/23-ZOPNN-F</w:t>
      </w:r>
      <w:r w:rsidR="00B54926">
        <w:t xml:space="preserve"> in 83/25-ZOUL</w:t>
      </w:r>
      <w:r w:rsidRPr="0096162B" w:rsidR="00B33F2F">
        <w:rPr>
          <w:rFonts w:eastAsia="Calibri"/>
        </w:rPr>
        <w:t>; v nadaljevanju ZJN-3</w:t>
      </w:r>
      <w:r w:rsidRPr="0096162B">
        <w:t>) in</w:t>
      </w:r>
      <w:r w:rsidRPr="0096162B" w:rsidR="00E05C2B">
        <w:t xml:space="preserve"> </w:t>
      </w:r>
      <w:r w:rsidRPr="0096162B">
        <w:t>v skladu z razpisno dokumentacijo, št. 430-</w:t>
      </w:r>
      <w:r w:rsidRPr="0096162B" w:rsidR="0096162B">
        <w:t xml:space="preserve">459/2025-2 </w:t>
      </w:r>
      <w:r w:rsidRPr="0096162B">
        <w:t>z dne___________,</w:t>
      </w:r>
      <w:r w:rsidRPr="0096162B">
        <w:rPr>
          <w:szCs w:val="20"/>
        </w:rPr>
        <w:t xml:space="preserve"> izvedel odprti postopek oddaje javnega naročila </w:t>
      </w:r>
      <w:r w:rsidRPr="00D1077A" w:rsidR="000A2090">
        <w:rPr>
          <w:bCs/>
          <w:szCs w:val="20"/>
        </w:rPr>
        <w:t xml:space="preserve">MORS </w:t>
      </w:r>
      <w:r w:rsidRPr="00D1077A" w:rsidR="003228EF">
        <w:rPr>
          <w:bCs/>
          <w:szCs w:val="20"/>
        </w:rPr>
        <w:t>379/2025</w:t>
      </w:r>
      <w:r w:rsidRPr="00D1077A" w:rsidR="000A2090">
        <w:rPr>
          <w:bCs/>
          <w:szCs w:val="20"/>
        </w:rPr>
        <w:t>-ODP</w:t>
      </w:r>
      <w:r w:rsidRPr="00D1077A">
        <w:rPr>
          <w:bCs/>
          <w:szCs w:val="20"/>
        </w:rPr>
        <w:t xml:space="preserve">, </w:t>
      </w:r>
      <w:r w:rsidRPr="00D1077A" w:rsidR="003228EF">
        <w:rPr>
          <w:bCs/>
          <w:szCs w:val="20"/>
        </w:rPr>
        <w:t>Nakup zmogljivejše računalniške opreme</w:t>
      </w:r>
      <w:r w:rsidRPr="00D1077A">
        <w:rPr>
          <w:bCs/>
          <w:szCs w:val="20"/>
        </w:rPr>
        <w:t>.</w:t>
      </w:r>
    </w:p>
    <w:p w:rsidR="00E44A00" w:rsidRPr="008D09DB" w:rsidP="00E44A00" w14:paraId="786FE695" w14:textId="77777777">
      <w:pPr>
        <w:spacing w:line="288" w:lineRule="auto"/>
        <w:jc w:val="both"/>
        <w:rPr>
          <w:szCs w:val="20"/>
        </w:rPr>
      </w:pPr>
    </w:p>
    <w:p w:rsidR="00E728C8" w:rsidRPr="0096162B" w:rsidP="00E728C8" w14:paraId="77EDC9D4" w14:textId="77777777">
      <w:pPr>
        <w:spacing w:line="288" w:lineRule="auto"/>
        <w:jc w:val="both"/>
        <w:rPr>
          <w:szCs w:val="20"/>
        </w:rPr>
      </w:pPr>
      <w:r w:rsidRPr="0096162B">
        <w:rPr>
          <w:szCs w:val="20"/>
        </w:rPr>
        <w:t>Dobavitelj je bil izbran kot najugodnejši ponudnik na podlagi odločitve o oddaji javnega naročila, št. ______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1A526E" w14:paraId="24265D1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96162B" w:rsidP="001A526E" w14:paraId="23907932" w14:textId="77777777">
      <w:pPr>
        <w:spacing w:line="288" w:lineRule="auto"/>
        <w:jc w:val="both"/>
        <w:rPr>
          <w:szCs w:val="20"/>
        </w:rPr>
      </w:pPr>
    </w:p>
    <w:p w:rsidR="00E728C8" w:rsidRPr="0096162B" w:rsidP="00E728C8" w14:paraId="78862D61" w14:textId="54BABA6B">
      <w:pPr>
        <w:spacing w:line="288" w:lineRule="auto"/>
        <w:jc w:val="both"/>
        <w:rPr>
          <w:szCs w:val="20"/>
        </w:rPr>
      </w:pPr>
      <w:r w:rsidRPr="0096162B">
        <w:rPr>
          <w:szCs w:val="20"/>
        </w:rPr>
        <w:t xml:space="preserve">Dobavitelj se zavezuje, da bo naročniku dobavil blago ___________________ (v nadaljevanju: blago), kot izhaja iz zahtev naročnika iz razpisne dokumentacije MORS </w:t>
      </w:r>
      <w:r w:rsidRPr="0096162B" w:rsidR="003228EF">
        <w:rPr>
          <w:szCs w:val="20"/>
        </w:rPr>
        <w:t>379/2025</w:t>
      </w:r>
      <w:r w:rsidRPr="0096162B">
        <w:rPr>
          <w:szCs w:val="20"/>
        </w:rPr>
        <w:t>-ODP in iz ponudbene dokumentacije, št _______ z dne ________, 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96162B" w:rsidP="001A526E" w14:paraId="0FBB6BE1" w14:textId="77777777">
      <w:pPr>
        <w:widowControl w:val="0"/>
        <w:numPr>
          <w:ilvl w:val="0"/>
          <w:numId w:val="36"/>
        </w:numPr>
        <w:tabs>
          <w:tab w:val="left" w:pos="284"/>
          <w:tab w:val="left" w:pos="567"/>
        </w:tabs>
        <w:spacing w:line="276" w:lineRule="auto"/>
        <w:jc w:val="center"/>
        <w:rPr>
          <w:rFonts w:eastAsiaTheme="minorEastAsia"/>
          <w:bCs/>
          <w:szCs w:val="20"/>
        </w:rPr>
      </w:pPr>
      <w:r w:rsidRPr="0096162B">
        <w:rPr>
          <w:rFonts w:eastAsiaTheme="minorEastAsia"/>
          <w:bCs/>
          <w:szCs w:val="20"/>
        </w:rPr>
        <w:t>člen</w:t>
      </w:r>
    </w:p>
    <w:p w:rsidR="00E44A00" w:rsidRPr="0096162B" w:rsidP="001A526E" w14:paraId="78D19C29" w14:textId="77777777">
      <w:pPr>
        <w:spacing w:line="288" w:lineRule="auto"/>
        <w:jc w:val="center"/>
        <w:rPr>
          <w:szCs w:val="20"/>
        </w:rPr>
      </w:pPr>
    </w:p>
    <w:p w:rsidR="00E728C8" w:rsidRPr="0096162B" w:rsidP="00E728C8" w14:paraId="1C60BFF1" w14:textId="77777777">
      <w:pPr>
        <w:spacing w:line="288" w:lineRule="auto"/>
        <w:jc w:val="both"/>
        <w:rPr>
          <w:szCs w:val="20"/>
        </w:rPr>
      </w:pPr>
      <w:r w:rsidRPr="0096162B">
        <w:rPr>
          <w:szCs w:val="20"/>
        </w:rPr>
        <w:t>Dobavitelj bo naročniku dobavil blago po cenah:</w:t>
      </w:r>
    </w:p>
    <w:p w:rsidR="00E728C8" w:rsidRPr="0096162B" w:rsidP="00E728C8" w14:paraId="46B03B85" w14:textId="77777777">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D324AD">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E728C8" w:rsidRPr="0096162B" w:rsidP="00D324AD" w14:paraId="71E83548" w14:textId="77777777">
            <w:pPr>
              <w:spacing w:line="288" w:lineRule="auto"/>
              <w:jc w:val="both"/>
              <w:rPr>
                <w:b/>
                <w:szCs w:val="20"/>
              </w:rPr>
            </w:pPr>
            <w:r w:rsidRPr="0096162B">
              <w:rPr>
                <w:b/>
                <w:szCs w:val="20"/>
              </w:rPr>
              <w:t>Zap. št.</w:t>
            </w:r>
          </w:p>
        </w:tc>
        <w:tc>
          <w:tcPr>
            <w:tcW w:w="1908" w:type="dxa"/>
            <w:tcBorders>
              <w:bottom w:val="nil"/>
            </w:tcBorders>
          </w:tcPr>
          <w:p w:rsidR="00E728C8" w:rsidRPr="0096162B" w:rsidP="00D324AD" w14:paraId="7450EE6F" w14:textId="77777777">
            <w:pPr>
              <w:spacing w:line="288" w:lineRule="auto"/>
              <w:jc w:val="both"/>
              <w:rPr>
                <w:b/>
                <w:szCs w:val="20"/>
              </w:rPr>
            </w:pPr>
            <w:r w:rsidRPr="0096162B">
              <w:rPr>
                <w:b/>
                <w:szCs w:val="20"/>
              </w:rPr>
              <w:t>Naziv predmeta</w:t>
            </w:r>
          </w:p>
        </w:tc>
        <w:tc>
          <w:tcPr>
            <w:tcW w:w="992" w:type="dxa"/>
            <w:tcBorders>
              <w:bottom w:val="nil"/>
            </w:tcBorders>
          </w:tcPr>
          <w:p w:rsidR="00E728C8" w:rsidRPr="0096162B" w:rsidP="00D324AD" w14:paraId="5FD80C16" w14:textId="77777777">
            <w:pPr>
              <w:spacing w:line="288" w:lineRule="auto"/>
              <w:ind w:right="-108"/>
              <w:jc w:val="both"/>
              <w:rPr>
                <w:b/>
                <w:szCs w:val="20"/>
              </w:rPr>
            </w:pPr>
            <w:r w:rsidRPr="0096162B">
              <w:rPr>
                <w:b/>
                <w:szCs w:val="20"/>
              </w:rPr>
              <w:t>Količina</w:t>
            </w:r>
          </w:p>
        </w:tc>
        <w:tc>
          <w:tcPr>
            <w:tcW w:w="567" w:type="dxa"/>
            <w:tcBorders>
              <w:bottom w:val="nil"/>
            </w:tcBorders>
          </w:tcPr>
          <w:p w:rsidR="00E728C8" w:rsidRPr="0096162B" w:rsidP="00D324AD" w14:paraId="7E549A41" w14:textId="77777777">
            <w:pPr>
              <w:spacing w:line="288" w:lineRule="auto"/>
              <w:jc w:val="both"/>
              <w:rPr>
                <w:b/>
                <w:szCs w:val="20"/>
              </w:rPr>
            </w:pPr>
            <w:r w:rsidRPr="0096162B">
              <w:rPr>
                <w:b/>
                <w:szCs w:val="20"/>
              </w:rPr>
              <w:t>EM</w:t>
            </w:r>
          </w:p>
        </w:tc>
        <w:tc>
          <w:tcPr>
            <w:tcW w:w="1276" w:type="dxa"/>
            <w:tcBorders>
              <w:bottom w:val="nil"/>
            </w:tcBorders>
          </w:tcPr>
          <w:p w:rsidR="00E728C8" w:rsidRPr="0096162B" w:rsidP="00D324AD" w14:paraId="0EAEAFE5" w14:textId="77777777">
            <w:pPr>
              <w:spacing w:line="288" w:lineRule="auto"/>
              <w:jc w:val="both"/>
              <w:rPr>
                <w:b/>
                <w:szCs w:val="20"/>
              </w:rPr>
            </w:pPr>
            <w:r w:rsidRPr="0096162B">
              <w:rPr>
                <w:b/>
                <w:szCs w:val="20"/>
              </w:rPr>
              <w:t>Cena na</w:t>
            </w:r>
          </w:p>
          <w:p w:rsidR="00E728C8" w:rsidRPr="0096162B" w:rsidP="00D324AD" w14:paraId="5E9E9677" w14:textId="77777777">
            <w:pPr>
              <w:spacing w:line="288" w:lineRule="auto"/>
              <w:jc w:val="both"/>
              <w:rPr>
                <w:b/>
                <w:szCs w:val="20"/>
              </w:rPr>
            </w:pPr>
            <w:r w:rsidRPr="0096162B">
              <w:rPr>
                <w:b/>
                <w:szCs w:val="20"/>
              </w:rPr>
              <w:t>EM v EUR</w:t>
            </w:r>
          </w:p>
        </w:tc>
        <w:tc>
          <w:tcPr>
            <w:tcW w:w="992" w:type="dxa"/>
            <w:tcBorders>
              <w:bottom w:val="nil"/>
            </w:tcBorders>
          </w:tcPr>
          <w:p w:rsidR="00E728C8" w:rsidRPr="0096162B" w:rsidP="00D324AD" w14:paraId="04FF4EDE" w14:textId="77777777">
            <w:pPr>
              <w:spacing w:line="288" w:lineRule="auto"/>
              <w:jc w:val="both"/>
              <w:rPr>
                <w:b/>
                <w:szCs w:val="20"/>
              </w:rPr>
            </w:pPr>
            <w:r w:rsidRPr="0096162B">
              <w:rPr>
                <w:b/>
                <w:szCs w:val="20"/>
              </w:rPr>
              <w:t>22% DDV na EM v EUR</w:t>
            </w:r>
          </w:p>
        </w:tc>
        <w:tc>
          <w:tcPr>
            <w:tcW w:w="1134" w:type="dxa"/>
            <w:tcBorders>
              <w:bottom w:val="nil"/>
            </w:tcBorders>
          </w:tcPr>
          <w:p w:rsidR="00E728C8" w:rsidRPr="0096162B" w:rsidP="00D324AD" w14:paraId="518142E2" w14:textId="77777777">
            <w:pPr>
              <w:spacing w:line="288" w:lineRule="auto"/>
              <w:jc w:val="both"/>
              <w:rPr>
                <w:b/>
                <w:szCs w:val="20"/>
              </w:rPr>
            </w:pPr>
            <w:r w:rsidRPr="0096162B">
              <w:rPr>
                <w:b/>
                <w:szCs w:val="20"/>
              </w:rPr>
              <w:t>cena z DDV na EM v EUR</w:t>
            </w:r>
          </w:p>
        </w:tc>
        <w:tc>
          <w:tcPr>
            <w:tcW w:w="1559" w:type="dxa"/>
            <w:tcBorders>
              <w:bottom w:val="nil"/>
            </w:tcBorders>
          </w:tcPr>
          <w:p w:rsidR="00E728C8" w:rsidRPr="0096162B" w:rsidP="00D324AD" w14:paraId="66EFC6B2" w14:textId="77777777">
            <w:pPr>
              <w:spacing w:line="288" w:lineRule="auto"/>
              <w:jc w:val="both"/>
              <w:rPr>
                <w:b/>
                <w:szCs w:val="20"/>
              </w:rPr>
            </w:pPr>
            <w:r w:rsidRPr="0096162B">
              <w:rPr>
                <w:b/>
                <w:szCs w:val="20"/>
              </w:rPr>
              <w:t>skupna vrednost v EUR z DDV</w:t>
            </w:r>
          </w:p>
        </w:tc>
      </w:tr>
      <w:tr w14:paraId="73825862" w14:textId="77777777" w:rsidTr="008A5996">
        <w:tblPrEx>
          <w:tblW w:w="9072" w:type="dxa"/>
          <w:tblInd w:w="108" w:type="dxa"/>
          <w:tblLayout w:type="fixed"/>
          <w:tblLook w:val="0000"/>
        </w:tblPrEx>
        <w:tc>
          <w:tcPr>
            <w:tcW w:w="644" w:type="dxa"/>
            <w:tcBorders>
              <w:top w:val="double" w:sz="6" w:space="0" w:color="000000"/>
              <w:bottom w:val="single" w:sz="4" w:space="0" w:color="auto"/>
            </w:tcBorders>
          </w:tcPr>
          <w:p w:rsidR="00D1077A" w:rsidRPr="0096162B" w:rsidP="00D1077A" w14:paraId="6865C3CF" w14:textId="003874CE">
            <w:pPr>
              <w:spacing w:line="288" w:lineRule="auto"/>
              <w:jc w:val="center"/>
              <w:rPr>
                <w:szCs w:val="20"/>
              </w:rPr>
            </w:pPr>
            <w:r w:rsidRPr="00F20AF2">
              <w:t>1</w:t>
            </w:r>
          </w:p>
        </w:tc>
        <w:tc>
          <w:tcPr>
            <w:tcW w:w="1908" w:type="dxa"/>
            <w:tcBorders>
              <w:top w:val="double" w:sz="6" w:space="0" w:color="000000"/>
              <w:bottom w:val="single" w:sz="4" w:space="0" w:color="auto"/>
            </w:tcBorders>
          </w:tcPr>
          <w:p w:rsidR="00D1077A" w:rsidRPr="0096162B" w:rsidP="00D1077A" w14:paraId="2315C57A" w14:textId="10E5BEEE">
            <w:pPr>
              <w:spacing w:line="288" w:lineRule="auto"/>
              <w:jc w:val="both"/>
              <w:rPr>
                <w:szCs w:val="20"/>
              </w:rPr>
            </w:pPr>
            <w:r w:rsidRPr="00F20AF2">
              <w:t>STREŽNIK</w:t>
            </w:r>
          </w:p>
        </w:tc>
        <w:tc>
          <w:tcPr>
            <w:tcW w:w="992" w:type="dxa"/>
            <w:tcBorders>
              <w:top w:val="double" w:sz="6" w:space="0" w:color="000000"/>
              <w:bottom w:val="single" w:sz="4" w:space="0" w:color="auto"/>
            </w:tcBorders>
            <w:vAlign w:val="center"/>
          </w:tcPr>
          <w:p w:rsidR="00D1077A" w:rsidRPr="0096162B" w:rsidP="00D1077A" w14:paraId="154594AB" w14:textId="73933FB9">
            <w:pPr>
              <w:spacing w:line="288" w:lineRule="auto"/>
              <w:jc w:val="center"/>
              <w:rPr>
                <w:szCs w:val="20"/>
              </w:rPr>
            </w:pPr>
            <w:r>
              <w:rPr>
                <w:color w:val="000000"/>
                <w:szCs w:val="20"/>
              </w:rPr>
              <w:t>3</w:t>
            </w:r>
          </w:p>
        </w:tc>
        <w:tc>
          <w:tcPr>
            <w:tcW w:w="567" w:type="dxa"/>
            <w:tcBorders>
              <w:top w:val="double" w:sz="6" w:space="0" w:color="000000"/>
              <w:bottom w:val="single" w:sz="4" w:space="0" w:color="auto"/>
            </w:tcBorders>
            <w:vAlign w:val="center"/>
          </w:tcPr>
          <w:p w:rsidR="00D1077A" w:rsidRPr="0096162B" w:rsidP="00D1077A" w14:paraId="29651234" w14:textId="0907207E">
            <w:pPr>
              <w:spacing w:line="288" w:lineRule="auto"/>
              <w:jc w:val="center"/>
              <w:rPr>
                <w:szCs w:val="20"/>
              </w:rPr>
            </w:pPr>
            <w:r>
              <w:rPr>
                <w:color w:val="000000"/>
                <w:szCs w:val="20"/>
              </w:rPr>
              <w:t>kos</w:t>
            </w:r>
          </w:p>
        </w:tc>
        <w:tc>
          <w:tcPr>
            <w:tcW w:w="1276" w:type="dxa"/>
            <w:tcBorders>
              <w:top w:val="double" w:sz="6" w:space="0" w:color="000000"/>
              <w:bottom w:val="single" w:sz="4" w:space="0" w:color="auto"/>
            </w:tcBorders>
          </w:tcPr>
          <w:p w:rsidR="00D1077A" w:rsidRPr="0096162B" w:rsidP="00D1077A" w14:paraId="25782391" w14:textId="77777777">
            <w:pPr>
              <w:spacing w:line="288" w:lineRule="auto"/>
              <w:jc w:val="right"/>
              <w:rPr>
                <w:szCs w:val="20"/>
              </w:rPr>
            </w:pPr>
          </w:p>
        </w:tc>
        <w:tc>
          <w:tcPr>
            <w:tcW w:w="992" w:type="dxa"/>
            <w:tcBorders>
              <w:top w:val="double" w:sz="6" w:space="0" w:color="000000"/>
              <w:bottom w:val="single" w:sz="4" w:space="0" w:color="auto"/>
            </w:tcBorders>
          </w:tcPr>
          <w:p w:rsidR="00D1077A" w:rsidRPr="0096162B" w:rsidP="00D1077A" w14:paraId="0CF940E1" w14:textId="77777777">
            <w:pPr>
              <w:spacing w:line="288" w:lineRule="auto"/>
              <w:jc w:val="right"/>
              <w:rPr>
                <w:szCs w:val="20"/>
              </w:rPr>
            </w:pPr>
          </w:p>
        </w:tc>
        <w:tc>
          <w:tcPr>
            <w:tcW w:w="1134" w:type="dxa"/>
            <w:tcBorders>
              <w:top w:val="double" w:sz="6" w:space="0" w:color="000000"/>
              <w:bottom w:val="single" w:sz="4" w:space="0" w:color="auto"/>
            </w:tcBorders>
          </w:tcPr>
          <w:p w:rsidR="00D1077A" w:rsidRPr="0096162B" w:rsidP="00D1077A" w14:paraId="513AAAFD" w14:textId="77777777">
            <w:pPr>
              <w:spacing w:line="288" w:lineRule="auto"/>
              <w:jc w:val="right"/>
              <w:rPr>
                <w:szCs w:val="20"/>
              </w:rPr>
            </w:pPr>
          </w:p>
        </w:tc>
        <w:tc>
          <w:tcPr>
            <w:tcW w:w="1559" w:type="dxa"/>
            <w:tcBorders>
              <w:top w:val="double" w:sz="6" w:space="0" w:color="000000"/>
              <w:bottom w:val="single" w:sz="4" w:space="0" w:color="auto"/>
            </w:tcBorders>
          </w:tcPr>
          <w:p w:rsidR="00D1077A" w:rsidRPr="0096162B" w:rsidP="00D1077A" w14:paraId="52BE8F0A" w14:textId="77777777">
            <w:pPr>
              <w:spacing w:line="288" w:lineRule="auto"/>
              <w:jc w:val="right"/>
              <w:rPr>
                <w:szCs w:val="20"/>
              </w:rPr>
            </w:pPr>
          </w:p>
        </w:tc>
      </w:tr>
      <w:tr w14:paraId="17AC3046" w14:textId="77777777" w:rsidTr="008A5996">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D1077A" w:rsidRPr="0096162B" w:rsidP="00D1077A" w14:paraId="6A859B10" w14:textId="58DA7DDD">
            <w:pPr>
              <w:spacing w:line="288" w:lineRule="auto"/>
              <w:jc w:val="center"/>
              <w:rPr>
                <w:szCs w:val="20"/>
              </w:rPr>
            </w:pPr>
            <w:r w:rsidRPr="00F20AF2">
              <w:t>2</w:t>
            </w:r>
          </w:p>
        </w:tc>
        <w:tc>
          <w:tcPr>
            <w:tcW w:w="1908" w:type="dxa"/>
            <w:tcBorders>
              <w:top w:val="single" w:sz="4" w:space="0" w:color="auto"/>
              <w:left w:val="single" w:sz="4" w:space="0" w:color="auto"/>
              <w:bottom w:val="single" w:sz="4" w:space="0" w:color="auto"/>
              <w:right w:val="single" w:sz="4" w:space="0" w:color="auto"/>
            </w:tcBorders>
          </w:tcPr>
          <w:p w:rsidR="00D1077A" w:rsidRPr="0096162B" w:rsidP="00D1077A" w14:paraId="229AB192" w14:textId="511B617B">
            <w:pPr>
              <w:spacing w:line="288" w:lineRule="auto"/>
              <w:jc w:val="both"/>
              <w:rPr>
                <w:szCs w:val="20"/>
              </w:rPr>
            </w:pPr>
            <w:r w:rsidRPr="00F20AF2">
              <w:t>DELOVNA POSTAJA</w:t>
            </w:r>
          </w:p>
        </w:tc>
        <w:tc>
          <w:tcPr>
            <w:tcW w:w="992" w:type="dxa"/>
            <w:tcBorders>
              <w:top w:val="single" w:sz="4" w:space="0" w:color="auto"/>
              <w:left w:val="single" w:sz="4" w:space="0" w:color="auto"/>
              <w:bottom w:val="single" w:sz="4" w:space="0" w:color="auto"/>
              <w:right w:val="single" w:sz="4" w:space="0" w:color="auto"/>
            </w:tcBorders>
            <w:vAlign w:val="center"/>
          </w:tcPr>
          <w:p w:rsidR="00D1077A" w:rsidRPr="0096162B" w:rsidP="00D1077A" w14:paraId="239AF213" w14:textId="73009D28">
            <w:pPr>
              <w:spacing w:line="288" w:lineRule="auto"/>
              <w:jc w:val="center"/>
              <w:rPr>
                <w:szCs w:val="20"/>
              </w:rPr>
            </w:pPr>
            <w:r>
              <w:rPr>
                <w:color w:val="000000"/>
                <w:szCs w:val="20"/>
              </w:rPr>
              <w:t>40</w:t>
            </w:r>
          </w:p>
        </w:tc>
        <w:tc>
          <w:tcPr>
            <w:tcW w:w="567" w:type="dxa"/>
            <w:tcBorders>
              <w:top w:val="single" w:sz="4" w:space="0" w:color="auto"/>
              <w:left w:val="single" w:sz="4" w:space="0" w:color="auto"/>
              <w:bottom w:val="single" w:sz="4" w:space="0" w:color="auto"/>
              <w:right w:val="single" w:sz="4" w:space="0" w:color="auto"/>
            </w:tcBorders>
            <w:vAlign w:val="center"/>
          </w:tcPr>
          <w:p w:rsidR="00D1077A" w:rsidRPr="0096162B" w:rsidP="00D1077A" w14:paraId="0A459A0C" w14:textId="717639F8">
            <w:pPr>
              <w:spacing w:line="288" w:lineRule="auto"/>
              <w:jc w:val="center"/>
              <w:rPr>
                <w:szCs w:val="20"/>
              </w:rPr>
            </w:pPr>
            <w:r>
              <w:rPr>
                <w:color w:val="000000"/>
                <w:szCs w:val="20"/>
              </w:rPr>
              <w:t>kos</w:t>
            </w:r>
          </w:p>
        </w:tc>
        <w:tc>
          <w:tcPr>
            <w:tcW w:w="1276" w:type="dxa"/>
            <w:tcBorders>
              <w:top w:val="single" w:sz="4" w:space="0" w:color="auto"/>
              <w:left w:val="single" w:sz="4" w:space="0" w:color="auto"/>
              <w:bottom w:val="single" w:sz="4" w:space="0" w:color="auto"/>
              <w:right w:val="single" w:sz="4" w:space="0" w:color="auto"/>
            </w:tcBorders>
          </w:tcPr>
          <w:p w:rsidR="00D1077A" w:rsidRPr="0096162B" w:rsidP="00D1077A"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D1077A" w:rsidRPr="0096162B" w:rsidP="00D1077A" w14:paraId="710FFFF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D1077A" w:rsidRPr="0096162B" w:rsidP="00D1077A" w14:paraId="0DDC740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D1077A" w:rsidRPr="0096162B" w:rsidP="00D1077A" w14:paraId="5D5B6E88" w14:textId="77777777">
            <w:pPr>
              <w:spacing w:line="288" w:lineRule="auto"/>
              <w:jc w:val="right"/>
              <w:rPr>
                <w:szCs w:val="20"/>
              </w:rPr>
            </w:pPr>
          </w:p>
        </w:tc>
      </w:tr>
      <w:tr w14:paraId="7647BD10" w14:textId="77777777" w:rsidTr="008A5996">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D1077A" w:rsidRPr="0096162B" w:rsidP="00D1077A" w14:paraId="17E3197B" w14:textId="227781B4">
            <w:pPr>
              <w:spacing w:line="288" w:lineRule="auto"/>
              <w:jc w:val="center"/>
              <w:rPr>
                <w:szCs w:val="20"/>
              </w:rPr>
            </w:pPr>
            <w:r w:rsidRPr="00F20AF2">
              <w:t>3</w:t>
            </w:r>
          </w:p>
        </w:tc>
        <w:tc>
          <w:tcPr>
            <w:tcW w:w="1908" w:type="dxa"/>
            <w:tcBorders>
              <w:top w:val="single" w:sz="4" w:space="0" w:color="auto"/>
              <w:left w:val="single" w:sz="4" w:space="0" w:color="auto"/>
              <w:bottom w:val="single" w:sz="4" w:space="0" w:color="auto"/>
              <w:right w:val="single" w:sz="4" w:space="0" w:color="auto"/>
            </w:tcBorders>
          </w:tcPr>
          <w:p w:rsidR="00D1077A" w:rsidRPr="0096162B" w:rsidP="00D1077A" w14:paraId="7E55465E" w14:textId="5DB79DF2">
            <w:pPr>
              <w:spacing w:line="288" w:lineRule="auto"/>
              <w:jc w:val="both"/>
              <w:rPr>
                <w:szCs w:val="20"/>
              </w:rPr>
            </w:pPr>
            <w:r w:rsidRPr="00F20AF2">
              <w:t>PRENOSNIK</w:t>
            </w:r>
          </w:p>
        </w:tc>
        <w:tc>
          <w:tcPr>
            <w:tcW w:w="992" w:type="dxa"/>
            <w:tcBorders>
              <w:top w:val="single" w:sz="4" w:space="0" w:color="auto"/>
              <w:left w:val="single" w:sz="4" w:space="0" w:color="auto"/>
              <w:bottom w:val="single" w:sz="4" w:space="0" w:color="auto"/>
              <w:right w:val="single" w:sz="4" w:space="0" w:color="auto"/>
            </w:tcBorders>
            <w:vAlign w:val="center"/>
          </w:tcPr>
          <w:p w:rsidR="00D1077A" w:rsidRPr="0096162B" w:rsidP="00D1077A" w14:paraId="28797751" w14:textId="7999F898">
            <w:pPr>
              <w:spacing w:line="288" w:lineRule="auto"/>
              <w:jc w:val="center"/>
              <w:rPr>
                <w:szCs w:val="20"/>
              </w:rPr>
            </w:pPr>
            <w:r>
              <w:rPr>
                <w:color w:val="000000"/>
                <w:szCs w:val="20"/>
              </w:rPr>
              <w:t>14</w:t>
            </w:r>
          </w:p>
        </w:tc>
        <w:tc>
          <w:tcPr>
            <w:tcW w:w="567" w:type="dxa"/>
            <w:tcBorders>
              <w:top w:val="single" w:sz="4" w:space="0" w:color="auto"/>
              <w:left w:val="single" w:sz="4" w:space="0" w:color="auto"/>
              <w:bottom w:val="single" w:sz="4" w:space="0" w:color="auto"/>
              <w:right w:val="single" w:sz="4" w:space="0" w:color="auto"/>
            </w:tcBorders>
            <w:vAlign w:val="center"/>
          </w:tcPr>
          <w:p w:rsidR="00D1077A" w:rsidRPr="0096162B" w:rsidP="00D1077A" w14:paraId="56E318F2" w14:textId="5F9AC1C6">
            <w:pPr>
              <w:spacing w:line="288" w:lineRule="auto"/>
              <w:jc w:val="center"/>
              <w:rPr>
                <w:szCs w:val="20"/>
              </w:rPr>
            </w:pPr>
            <w:r>
              <w:rPr>
                <w:color w:val="000000"/>
                <w:szCs w:val="20"/>
              </w:rPr>
              <w:t>kos</w:t>
            </w:r>
          </w:p>
        </w:tc>
        <w:tc>
          <w:tcPr>
            <w:tcW w:w="1276" w:type="dxa"/>
            <w:tcBorders>
              <w:top w:val="single" w:sz="4" w:space="0" w:color="auto"/>
              <w:left w:val="single" w:sz="4" w:space="0" w:color="auto"/>
              <w:bottom w:val="single" w:sz="4" w:space="0" w:color="auto"/>
              <w:right w:val="single" w:sz="4" w:space="0" w:color="auto"/>
            </w:tcBorders>
          </w:tcPr>
          <w:p w:rsidR="00D1077A" w:rsidRPr="0096162B" w:rsidP="00D1077A" w14:paraId="6140D06E"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D1077A" w:rsidRPr="0096162B" w:rsidP="00D1077A" w14:paraId="0E8907F8"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D1077A" w:rsidRPr="0096162B" w:rsidP="00D1077A" w14:paraId="3A03802C"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D1077A" w:rsidRPr="0096162B" w:rsidP="00D1077A" w14:paraId="3358F1F9" w14:textId="77777777">
            <w:pPr>
              <w:spacing w:line="288" w:lineRule="auto"/>
              <w:jc w:val="right"/>
              <w:rPr>
                <w:szCs w:val="20"/>
              </w:rPr>
            </w:pPr>
          </w:p>
        </w:tc>
      </w:tr>
      <w:tr w14:paraId="56582BB4" w14:textId="77777777" w:rsidTr="008A5996">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D1077A" w:rsidRPr="0096162B" w:rsidP="00D1077A" w14:paraId="09CF4A21" w14:textId="683338A9">
            <w:pPr>
              <w:spacing w:line="288" w:lineRule="auto"/>
              <w:jc w:val="center"/>
              <w:rPr>
                <w:szCs w:val="20"/>
              </w:rPr>
            </w:pPr>
            <w:r w:rsidRPr="00F20AF2">
              <w:t>4</w:t>
            </w:r>
          </w:p>
        </w:tc>
        <w:tc>
          <w:tcPr>
            <w:tcW w:w="1908" w:type="dxa"/>
            <w:tcBorders>
              <w:top w:val="single" w:sz="4" w:space="0" w:color="auto"/>
              <w:left w:val="single" w:sz="4" w:space="0" w:color="auto"/>
              <w:bottom w:val="single" w:sz="4" w:space="0" w:color="auto"/>
              <w:right w:val="single" w:sz="4" w:space="0" w:color="auto"/>
            </w:tcBorders>
          </w:tcPr>
          <w:p w:rsidR="00D1077A" w:rsidRPr="0096162B" w:rsidP="00D1077A" w14:paraId="705B9A32" w14:textId="10118CE1">
            <w:pPr>
              <w:spacing w:line="288" w:lineRule="auto"/>
              <w:jc w:val="both"/>
              <w:rPr>
                <w:szCs w:val="20"/>
              </w:rPr>
            </w:pPr>
            <w:r w:rsidRPr="00F20AF2">
              <w:t>ZASLON</w:t>
            </w:r>
          </w:p>
        </w:tc>
        <w:tc>
          <w:tcPr>
            <w:tcW w:w="992" w:type="dxa"/>
            <w:tcBorders>
              <w:top w:val="single" w:sz="4" w:space="0" w:color="auto"/>
              <w:left w:val="single" w:sz="4" w:space="0" w:color="auto"/>
              <w:bottom w:val="single" w:sz="4" w:space="0" w:color="auto"/>
              <w:right w:val="single" w:sz="4" w:space="0" w:color="auto"/>
            </w:tcBorders>
            <w:vAlign w:val="center"/>
          </w:tcPr>
          <w:p w:rsidR="00D1077A" w:rsidRPr="0096162B" w:rsidP="00D1077A" w14:paraId="05375193" w14:textId="22E2E32B">
            <w:pPr>
              <w:spacing w:line="288" w:lineRule="auto"/>
              <w:jc w:val="center"/>
              <w:rPr>
                <w:szCs w:val="20"/>
              </w:rPr>
            </w:pPr>
            <w:r>
              <w:rPr>
                <w:color w:val="000000"/>
                <w:szCs w:val="20"/>
              </w:rPr>
              <w:t>46</w:t>
            </w:r>
          </w:p>
        </w:tc>
        <w:tc>
          <w:tcPr>
            <w:tcW w:w="567" w:type="dxa"/>
            <w:tcBorders>
              <w:top w:val="single" w:sz="4" w:space="0" w:color="auto"/>
              <w:left w:val="single" w:sz="4" w:space="0" w:color="auto"/>
              <w:bottom w:val="single" w:sz="4" w:space="0" w:color="auto"/>
              <w:right w:val="single" w:sz="4" w:space="0" w:color="auto"/>
            </w:tcBorders>
            <w:vAlign w:val="center"/>
          </w:tcPr>
          <w:p w:rsidR="00D1077A" w:rsidRPr="0096162B" w:rsidP="00D1077A" w14:paraId="36412CF9" w14:textId="4F08AB4F">
            <w:pPr>
              <w:spacing w:line="288" w:lineRule="auto"/>
              <w:jc w:val="center"/>
              <w:rPr>
                <w:szCs w:val="20"/>
              </w:rPr>
            </w:pPr>
            <w:r>
              <w:rPr>
                <w:color w:val="000000"/>
                <w:szCs w:val="20"/>
              </w:rPr>
              <w:t>kos</w:t>
            </w:r>
          </w:p>
        </w:tc>
        <w:tc>
          <w:tcPr>
            <w:tcW w:w="1276" w:type="dxa"/>
            <w:tcBorders>
              <w:top w:val="single" w:sz="4" w:space="0" w:color="auto"/>
              <w:left w:val="single" w:sz="4" w:space="0" w:color="auto"/>
              <w:bottom w:val="single" w:sz="4" w:space="0" w:color="auto"/>
              <w:right w:val="single" w:sz="4" w:space="0" w:color="auto"/>
            </w:tcBorders>
          </w:tcPr>
          <w:p w:rsidR="00D1077A" w:rsidRPr="0096162B" w:rsidP="00D1077A" w14:paraId="7D672B9D"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D1077A" w:rsidRPr="0096162B" w:rsidP="00D1077A" w14:paraId="7A011A19"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D1077A" w:rsidRPr="0096162B" w:rsidP="00D1077A" w14:paraId="175318DC"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D1077A" w:rsidRPr="0096162B" w:rsidP="00D1077A" w14:paraId="69ED796D" w14:textId="77777777">
            <w:pPr>
              <w:spacing w:line="288" w:lineRule="auto"/>
              <w:jc w:val="right"/>
              <w:rPr>
                <w:szCs w:val="20"/>
              </w:rPr>
            </w:pPr>
          </w:p>
        </w:tc>
      </w:tr>
    </w:tbl>
    <w:p w:rsidR="00E728C8" w:rsidRPr="0096162B" w:rsidP="00E728C8" w14:paraId="43C4B13D" w14:textId="77777777">
      <w:pPr>
        <w:spacing w:line="288" w:lineRule="auto"/>
        <w:jc w:val="both"/>
        <w:rPr>
          <w:szCs w:val="20"/>
        </w:rPr>
      </w:pPr>
    </w:p>
    <w:p w:rsidR="00E728C8" w:rsidRPr="008D09DB" w:rsidP="00E728C8" w14:paraId="6BD059C2" w14:textId="77777777">
      <w:pPr>
        <w:spacing w:line="288" w:lineRule="auto"/>
        <w:jc w:val="both"/>
        <w:rPr>
          <w:szCs w:val="20"/>
        </w:rPr>
      </w:pPr>
      <w:r w:rsidRPr="0096162B">
        <w:rPr>
          <w:szCs w:val="20"/>
        </w:rPr>
        <w:t xml:space="preserve">Skupna vrednost blaga po tej pogodbi znaša </w:t>
      </w:r>
      <w:r w:rsidRPr="0096162B">
        <w:rPr>
          <w:b/>
          <w:szCs w:val="20"/>
        </w:rPr>
        <w:t>_________</w:t>
      </w:r>
      <w:r w:rsidRPr="0096162B">
        <w:rPr>
          <w:szCs w:val="20"/>
        </w:rPr>
        <w:t xml:space="preserve"> EUR brez davka na dodano vrednost (v </w:t>
      </w:r>
      <w:r w:rsidRPr="008D09DB">
        <w:rPr>
          <w:szCs w:val="20"/>
        </w:rPr>
        <w:t xml:space="preserve">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06934A6B" w14:textId="77777777">
      <w:pPr>
        <w:spacing w:line="288" w:lineRule="auto"/>
        <w:jc w:val="both"/>
        <w:rPr>
          <w:color w:val="FF0000"/>
          <w:szCs w:val="20"/>
        </w:rPr>
      </w:pPr>
    </w:p>
    <w:p w:rsidR="00E728C8" w:rsidRPr="00D1077A" w:rsidP="00E728C8" w14:paraId="5B9AAF47" w14:textId="66D026D5">
      <w:pPr>
        <w:spacing w:line="288" w:lineRule="auto"/>
        <w:jc w:val="both"/>
        <w:rPr>
          <w:szCs w:val="20"/>
        </w:rPr>
      </w:pPr>
      <w:r w:rsidRPr="008D09DB">
        <w:rPr>
          <w:szCs w:val="20"/>
        </w:rPr>
        <w:t xml:space="preserve">Cene so fiksne in </w:t>
      </w:r>
      <w:r w:rsidRPr="008D09DB" w:rsidR="00E6733A">
        <w:rPr>
          <w:szCs w:val="20"/>
        </w:rPr>
        <w:t>vključujejo dobavo in razložitev blaga DDP (INCOTERMS 2020)</w:t>
      </w:r>
      <w:r w:rsidRPr="008D09DB">
        <w:rPr>
          <w:szCs w:val="20"/>
        </w:rPr>
        <w:t xml:space="preserve"> </w:t>
      </w:r>
      <w:r w:rsidRPr="003228EF" w:rsidR="0096162B">
        <w:t xml:space="preserve">Center za združeno usposabljanje, Enota za raziskave in simulacije, Vojašnica barona Andreja Čehovina, </w:t>
      </w:r>
      <w:r w:rsidRPr="00D1077A" w:rsidR="0096162B">
        <w:t>Ljubljanska cesta 37, 6230 Postojna.</w:t>
      </w:r>
    </w:p>
    <w:p w:rsidR="00E728C8" w:rsidRPr="00D1077A" w:rsidP="00E728C8" w14:paraId="584330C6" w14:textId="77777777">
      <w:pPr>
        <w:spacing w:line="288" w:lineRule="auto"/>
        <w:jc w:val="both"/>
        <w:rPr>
          <w:szCs w:val="20"/>
        </w:rPr>
      </w:pPr>
    </w:p>
    <w:p w:rsidR="00E728C8" w:rsidRPr="00D1077A" w:rsidP="00E728C8" w14:paraId="24B3110B" w14:textId="2DA8664B">
      <w:pPr>
        <w:spacing w:line="288" w:lineRule="auto"/>
        <w:jc w:val="both"/>
        <w:rPr>
          <w:szCs w:val="20"/>
        </w:rPr>
      </w:pPr>
      <w:r w:rsidRPr="00D1077A">
        <w:rPr>
          <w:szCs w:val="20"/>
        </w:rPr>
        <w:t>Dobavitelj bo blago dobavil v roku</w:t>
      </w:r>
      <w:r w:rsidRPr="00D1077A" w:rsidR="0096162B">
        <w:rPr>
          <w:szCs w:val="20"/>
        </w:rPr>
        <w:t xml:space="preserve"> 60</w:t>
      </w:r>
      <w:r w:rsidRPr="00D1077A">
        <w:rPr>
          <w:szCs w:val="20"/>
        </w:rPr>
        <w:t xml:space="preserve"> koledarskih dni od podpisa te pogodbe s strani obeh pogodbenih strank.</w:t>
      </w:r>
    </w:p>
    <w:p w:rsidR="00E728C8" w:rsidRPr="008D09DB" w:rsidP="00E44A00" w14:paraId="45D34A54" w14:textId="77777777">
      <w:pPr>
        <w:spacing w:line="288" w:lineRule="auto"/>
        <w:jc w:val="both"/>
        <w:rPr>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8D09DB" w:rsidP="001A526E" w14:paraId="3A31489C"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993DCD" w14:paraId="16CF5385" w14:textId="77777777">
      <w:pPr>
        <w:numPr>
          <w:ilvl w:val="0"/>
          <w:numId w:val="21"/>
        </w:numPr>
        <w:spacing w:line="288" w:lineRule="auto"/>
        <w:jc w:val="both"/>
        <w:rPr>
          <w:szCs w:val="20"/>
        </w:rPr>
      </w:pPr>
      <w:r w:rsidRPr="008D09DB">
        <w:rPr>
          <w:szCs w:val="20"/>
        </w:rPr>
        <w:t>s strani naročnika podpisano in pravilno izpolnjeno dobavnico s količino in ceno in</w:t>
      </w:r>
    </w:p>
    <w:p w:rsidR="00E728C8" w:rsidRPr="008D09DB" w:rsidP="00993DCD" w14:paraId="2AC3C7F8" w14:textId="77777777">
      <w:pPr>
        <w:numPr>
          <w:ilvl w:val="0"/>
          <w:numId w:val="21"/>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8D09DB" w:rsidP="001A526E" w14:paraId="1FF94DFB"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1A526E" w14:paraId="4EE0C52E"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1A526E" w14:paraId="2EDC276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7D9351A9" w14:textId="77777777">
      <w:pPr>
        <w:spacing w:line="288" w:lineRule="auto"/>
        <w:jc w:val="both"/>
        <w:rPr>
          <w:szCs w:val="20"/>
        </w:rPr>
      </w:pPr>
    </w:p>
    <w:p w:rsidR="001A526E" w:rsidRPr="008D09DB" w:rsidP="001A526E" w14:paraId="18B690C2"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927D59"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xml:space="preserve">. Dobavitelj jamči za skrite napake na blagu v obdobju 6 mesecev od datuma prevzema blaga, pod pogojem, da naročnik </w:t>
      </w:r>
      <w:r w:rsidRPr="00927D59">
        <w:rPr>
          <w:szCs w:val="20"/>
        </w:rPr>
        <w:t>obvesti dobavitelja o nastali napaki nemudoma.</w:t>
      </w:r>
    </w:p>
    <w:p w:rsidR="00E44A00" w:rsidRPr="00927D59" w:rsidP="00E44A00" w14:paraId="27B00F44" w14:textId="77777777">
      <w:pPr>
        <w:spacing w:line="288" w:lineRule="auto"/>
        <w:jc w:val="both"/>
        <w:rPr>
          <w:szCs w:val="20"/>
        </w:rPr>
      </w:pPr>
    </w:p>
    <w:p w:rsidR="00E44A00" w:rsidRPr="00927D59" w:rsidP="00E44A00" w14:paraId="28465E99" w14:textId="77777777">
      <w:pPr>
        <w:spacing w:line="288" w:lineRule="auto"/>
        <w:jc w:val="both"/>
        <w:rPr>
          <w:szCs w:val="20"/>
        </w:rPr>
      </w:pPr>
      <w:r w:rsidRPr="00927D59">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927D59" w:rsidP="00E44A00" w14:paraId="2EA7E495" w14:textId="77777777">
      <w:pPr>
        <w:spacing w:line="288" w:lineRule="auto"/>
        <w:jc w:val="both"/>
        <w:rPr>
          <w:szCs w:val="20"/>
        </w:rPr>
      </w:pPr>
    </w:p>
    <w:p w:rsidR="000658A6" w:rsidRPr="00927D59" w:rsidP="00693D43" w14:paraId="5D15E392" w14:textId="1BF34F95">
      <w:pPr>
        <w:keepNext/>
        <w:spacing w:line="276" w:lineRule="auto"/>
        <w:outlineLvl w:val="1"/>
        <w:rPr>
          <w:b/>
          <w:szCs w:val="20"/>
        </w:rPr>
      </w:pPr>
      <w:r w:rsidRPr="00927D59">
        <w:rPr>
          <w:b/>
          <w:szCs w:val="20"/>
        </w:rPr>
        <w:t>Garancija za brezhibno delovanje dobavljenega blaga</w:t>
      </w:r>
    </w:p>
    <w:p w:rsidR="001A526E" w:rsidRPr="00927D59" w:rsidP="001A526E" w14:paraId="6205EF34" w14:textId="77777777">
      <w:pPr>
        <w:widowControl w:val="0"/>
        <w:numPr>
          <w:ilvl w:val="0"/>
          <w:numId w:val="36"/>
        </w:numPr>
        <w:tabs>
          <w:tab w:val="left" w:pos="284"/>
          <w:tab w:val="left" w:pos="567"/>
        </w:tabs>
        <w:spacing w:line="276" w:lineRule="auto"/>
        <w:jc w:val="center"/>
        <w:rPr>
          <w:rFonts w:eastAsiaTheme="minorEastAsia"/>
          <w:bCs/>
          <w:szCs w:val="20"/>
        </w:rPr>
      </w:pPr>
      <w:r w:rsidRPr="00927D59">
        <w:rPr>
          <w:rFonts w:eastAsiaTheme="minorEastAsia"/>
          <w:bCs/>
          <w:szCs w:val="20"/>
        </w:rPr>
        <w:t>člen</w:t>
      </w:r>
    </w:p>
    <w:p w:rsidR="000658A6" w:rsidRPr="00927D59" w:rsidP="001A526E" w14:paraId="3D533233" w14:textId="77777777">
      <w:pPr>
        <w:spacing w:line="288" w:lineRule="auto"/>
        <w:jc w:val="both"/>
        <w:rPr>
          <w:szCs w:val="20"/>
        </w:rPr>
      </w:pPr>
    </w:p>
    <w:p w:rsidR="000658A6" w:rsidRPr="00927D59" w:rsidP="000658A6" w14:paraId="3BB9A4EC" w14:textId="469E5C98">
      <w:pPr>
        <w:spacing w:line="288" w:lineRule="auto"/>
        <w:jc w:val="both"/>
        <w:rPr>
          <w:szCs w:val="20"/>
        </w:rPr>
      </w:pPr>
      <w:r w:rsidRPr="00927D59">
        <w:rPr>
          <w:szCs w:val="20"/>
        </w:rPr>
        <w:t>Garancijski rok za dobavljeno blago je _____</w:t>
      </w:r>
      <w:r w:rsidRPr="00927D59" w:rsidR="0096162B">
        <w:rPr>
          <w:szCs w:val="20"/>
        </w:rPr>
        <w:t xml:space="preserve"> (vsaj </w:t>
      </w:r>
      <w:r w:rsidR="00D1077A">
        <w:rPr>
          <w:szCs w:val="20"/>
        </w:rPr>
        <w:t>12</w:t>
      </w:r>
      <w:r w:rsidRPr="00927D59" w:rsidR="0096162B">
        <w:rPr>
          <w:szCs w:val="20"/>
        </w:rPr>
        <w:t>)</w:t>
      </w:r>
      <w:r w:rsidRPr="00927D59">
        <w:rPr>
          <w:szCs w:val="20"/>
        </w:rPr>
        <w:t xml:space="preserve"> mesecev od dneva kakovostnega prevzema blaga s strani naročnika </w:t>
      </w:r>
    </w:p>
    <w:p w:rsidR="000658A6" w:rsidRPr="00927D59" w:rsidP="000658A6" w14:paraId="5BF8B5C5" w14:textId="77777777">
      <w:pPr>
        <w:spacing w:line="288" w:lineRule="auto"/>
        <w:jc w:val="both"/>
        <w:rPr>
          <w:szCs w:val="20"/>
        </w:rPr>
      </w:pPr>
    </w:p>
    <w:p w:rsidR="000658A6" w:rsidRPr="00927D59" w:rsidP="000658A6" w14:paraId="6F621DB5" w14:textId="69BB6B7A">
      <w:pPr>
        <w:spacing w:line="288" w:lineRule="auto"/>
        <w:jc w:val="both"/>
        <w:rPr>
          <w:szCs w:val="20"/>
        </w:rPr>
      </w:pPr>
      <w:r w:rsidRPr="00927D59">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w:t>
      </w:r>
      <w:r w:rsidRPr="00927D59">
        <w:t>45</w:t>
      </w:r>
      <w:r w:rsidRPr="00927D59">
        <w:rPr>
          <w:szCs w:val="20"/>
        </w:rPr>
        <w:t xml:space="preserve">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927D59"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927D59">
        <w:rPr>
          <w:szCs w:val="20"/>
        </w:rPr>
        <w:t xml:space="preserve">Garancijski rok se pri manjšem popravilu podaljša za toliko časa, kolikor časa naročnik ni mogel uporabljati blaga, za zamenjano blago pa garancijski rok začne teči znova, in sicer se šteje od </w:t>
      </w:r>
      <w:r w:rsidRPr="008D09DB">
        <w:rPr>
          <w:szCs w:val="20"/>
        </w:rPr>
        <w:t>dneva kakovostnega prevzema zamenjanega blaga.</w:t>
      </w: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1A526E" w14:paraId="735B99D8"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845CE9" w:rsidRPr="0096162B" w:rsidP="00E44A00" w14:paraId="3F9CEBF8" w14:textId="561704FB">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09F71733" w14:textId="77777777">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1A526E" w14:paraId="7C08A980"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993DCD" w14:paraId="1FBDE15F" w14:textId="77777777">
      <w:pPr>
        <w:numPr>
          <w:ilvl w:val="0"/>
          <w:numId w:val="13"/>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 xml:space="preserve">če je kot pravna oseba sprejela sklep o prenehanju gospodarske družbe (razen prostovoljne likvidacije zaradi združevanja ali prestrukturiranja), če je imenovan </w:t>
      </w:r>
      <w:r w:rsidRPr="008D09DB">
        <w:rPr>
          <w:bCs/>
          <w:szCs w:val="20"/>
        </w:rPr>
        <w:t>stečajni upravitelj na katerikoli del njegovega podjetja oziroma sredstev ali če se proti njemu sproži podobno dejanje kot rezultat dolga</w:t>
      </w:r>
      <w:r w:rsidRPr="008D09DB">
        <w:rPr>
          <w:bCs/>
          <w:color w:val="000000"/>
          <w:szCs w:val="20"/>
        </w:rPr>
        <w:t>,</w:t>
      </w:r>
    </w:p>
    <w:p w:rsidR="00E44A00" w:rsidRPr="008D09DB" w:rsidP="00993DCD" w14:paraId="527BCFD4" w14:textId="77777777">
      <w:pPr>
        <w:numPr>
          <w:ilvl w:val="0"/>
          <w:numId w:val="13"/>
        </w:numPr>
        <w:spacing w:line="288" w:lineRule="auto"/>
        <w:jc w:val="both"/>
        <w:rPr>
          <w:szCs w:val="20"/>
        </w:rPr>
      </w:pPr>
      <w:r w:rsidRPr="008D09DB">
        <w:rPr>
          <w:bCs/>
          <w:szCs w:val="20"/>
        </w:rPr>
        <w:t>zamudi z dobavo blaga (opravljeno storitvijo) za več kot 30 dni,</w:t>
      </w:r>
    </w:p>
    <w:p w:rsidR="00E44A00" w:rsidRPr="008D09DB" w:rsidP="00993DCD" w14:paraId="72E0DB71" w14:textId="77777777">
      <w:pPr>
        <w:numPr>
          <w:ilvl w:val="0"/>
          <w:numId w:val="13"/>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068743BF">
      <w:pPr>
        <w:keepNext/>
        <w:spacing w:line="276" w:lineRule="auto"/>
        <w:outlineLvl w:val="1"/>
        <w:rPr>
          <w:b/>
          <w:szCs w:val="20"/>
        </w:rPr>
      </w:pPr>
      <w:r w:rsidRPr="008D09DB">
        <w:rPr>
          <w:b/>
          <w:szCs w:val="20"/>
        </w:rPr>
        <w:t>Pogodbena kazen</w:t>
      </w:r>
    </w:p>
    <w:p w:rsidR="001A526E" w:rsidRPr="008D09DB" w:rsidP="001A526E" w14:paraId="4C72B88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77777777">
      <w:pPr>
        <w:spacing w:line="288" w:lineRule="auto"/>
        <w:jc w:val="both"/>
        <w:rPr>
          <w:i/>
          <w:iCs/>
        </w:rPr>
      </w:pPr>
      <w:r w:rsidRPr="008D09DB">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550DFC" w:rsidRPr="00550DFC" w:rsidP="00550DFC" w14:paraId="0A2617B6"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927D59" w:rsidP="00E44A00" w14:paraId="7F373361" w14:textId="77777777">
      <w:pPr>
        <w:spacing w:line="288" w:lineRule="auto"/>
        <w:jc w:val="both"/>
      </w:pPr>
    </w:p>
    <w:p w:rsidR="00E44A00" w:rsidRPr="00927D59" w:rsidP="00E44A00" w14:paraId="03BB1E62" w14:textId="77777777">
      <w:pPr>
        <w:spacing w:line="288" w:lineRule="auto"/>
        <w:jc w:val="both"/>
      </w:pPr>
      <w:r w:rsidRPr="00927D59">
        <w:t>Če je škoda, ki jo je naročnik utrpel večja od pogodbene kazni, ima naročnik pravico zahtevati razliko do popolne odškodnine.</w:t>
      </w:r>
    </w:p>
    <w:p w:rsidR="000658A6" w:rsidRPr="00927D59" w:rsidP="00E44A00" w14:paraId="3C8938BE" w14:textId="77777777">
      <w:pPr>
        <w:spacing w:line="288" w:lineRule="auto"/>
        <w:jc w:val="both"/>
        <w:rPr>
          <w:b/>
          <w:szCs w:val="20"/>
        </w:rPr>
      </w:pPr>
    </w:p>
    <w:p w:rsidR="00E44A00" w:rsidRPr="00927D59" w:rsidP="00693D43" w14:paraId="7752B221" w14:textId="77777777">
      <w:pPr>
        <w:keepNext/>
        <w:spacing w:line="276" w:lineRule="auto"/>
        <w:outlineLvl w:val="1"/>
        <w:rPr>
          <w:b/>
          <w:szCs w:val="20"/>
        </w:rPr>
      </w:pPr>
      <w:r w:rsidRPr="00927D59">
        <w:rPr>
          <w:b/>
          <w:szCs w:val="20"/>
        </w:rPr>
        <w:t>Razvezni pogoj</w:t>
      </w:r>
    </w:p>
    <w:p w:rsidR="001A526E" w:rsidRPr="00927D59" w:rsidP="001A526E" w14:paraId="0EA4342F" w14:textId="77777777">
      <w:pPr>
        <w:widowControl w:val="0"/>
        <w:numPr>
          <w:ilvl w:val="0"/>
          <w:numId w:val="36"/>
        </w:numPr>
        <w:tabs>
          <w:tab w:val="left" w:pos="284"/>
          <w:tab w:val="left" w:pos="567"/>
        </w:tabs>
        <w:spacing w:line="276" w:lineRule="auto"/>
        <w:jc w:val="center"/>
        <w:rPr>
          <w:rFonts w:eastAsiaTheme="minorEastAsia"/>
          <w:bCs/>
          <w:szCs w:val="20"/>
        </w:rPr>
      </w:pPr>
      <w:r w:rsidRPr="00927D59">
        <w:rPr>
          <w:rFonts w:eastAsiaTheme="minorEastAsia"/>
          <w:bCs/>
          <w:szCs w:val="20"/>
        </w:rPr>
        <w:t>člen</w:t>
      </w:r>
    </w:p>
    <w:p w:rsidR="00E44A00" w:rsidRPr="00927D59" w:rsidP="001A526E" w14:paraId="2272FCDD" w14:textId="77777777">
      <w:pPr>
        <w:spacing w:line="288" w:lineRule="auto"/>
        <w:jc w:val="center"/>
        <w:rPr>
          <w:szCs w:val="20"/>
        </w:rPr>
      </w:pPr>
    </w:p>
    <w:p w:rsidR="00BE1873" w:rsidRPr="00927D59" w:rsidP="00D1077A" w14:paraId="3BA019BB" w14:textId="1072BD21">
      <w:pPr>
        <w:spacing w:line="276" w:lineRule="auto"/>
        <w:jc w:val="both"/>
        <w:rPr>
          <w:szCs w:val="20"/>
        </w:rPr>
      </w:pPr>
      <w:r w:rsidRPr="00927D59">
        <w:rPr>
          <w:szCs w:val="20"/>
        </w:rPr>
        <w:t>Ta pogodba</w:t>
      </w:r>
      <w:r w:rsidRPr="00927D59" w:rsidR="0096162B">
        <w:rPr>
          <w:szCs w:val="20"/>
        </w:rPr>
        <w:t xml:space="preserve"> </w:t>
      </w:r>
      <w:r w:rsidRPr="00927D59">
        <w:rPr>
          <w:szCs w:val="20"/>
        </w:rPr>
        <w:t>je sklenjena pod razveznim pogojem, ki se uresniči v primeru izpolnitve ene od naslednjih okoliščin:</w:t>
      </w:r>
    </w:p>
    <w:p w:rsidR="00BE1873" w:rsidRPr="00927D59" w:rsidP="00D1077A" w14:paraId="0807EE2F" w14:textId="77777777">
      <w:pPr>
        <w:pStyle w:val="ListParagraph"/>
        <w:numPr>
          <w:ilvl w:val="0"/>
          <w:numId w:val="30"/>
        </w:numPr>
        <w:spacing w:line="276" w:lineRule="auto"/>
        <w:jc w:val="both"/>
        <w:rPr>
          <w:rFonts w:ascii="Arial" w:hAnsi="Arial" w:cs="Arial"/>
          <w:sz w:val="20"/>
          <w:szCs w:val="20"/>
        </w:rPr>
      </w:pPr>
      <w:r w:rsidRPr="00927D59">
        <w:rPr>
          <w:rFonts w:ascii="Arial" w:hAnsi="Arial" w:cs="Arial"/>
          <w:sz w:val="20"/>
          <w:szCs w:val="20"/>
        </w:rPr>
        <w:t xml:space="preserve">če bo naročnik seznanjen, da je sodišče s pravnomočno odločitvijo ugotovilo kršitev obveznosti delovne, </w:t>
      </w:r>
      <w:r w:rsidRPr="00927D59">
        <w:rPr>
          <w:rFonts w:ascii="Arial" w:hAnsi="Arial" w:cs="Arial"/>
          <w:sz w:val="20"/>
          <w:szCs w:val="20"/>
        </w:rPr>
        <w:t>okoljske</w:t>
      </w:r>
      <w:r w:rsidRPr="00927D59">
        <w:rPr>
          <w:rFonts w:ascii="Arial" w:hAnsi="Arial" w:cs="Arial"/>
          <w:sz w:val="20"/>
          <w:szCs w:val="20"/>
        </w:rPr>
        <w:t xml:space="preserve"> ali socialn</w:t>
      </w:r>
      <w:r w:rsidRPr="00927D59" w:rsidR="00E3060B">
        <w:rPr>
          <w:rFonts w:ascii="Arial" w:hAnsi="Arial" w:cs="Arial"/>
          <w:sz w:val="20"/>
          <w:szCs w:val="20"/>
        </w:rPr>
        <w:t xml:space="preserve">e zakonodaje s strani </w:t>
      </w:r>
      <w:r w:rsidRPr="00927D59">
        <w:rPr>
          <w:rFonts w:ascii="Arial" w:hAnsi="Arial" w:cs="Arial"/>
          <w:sz w:val="20"/>
          <w:szCs w:val="20"/>
        </w:rPr>
        <w:t xml:space="preserve">dobavitelja ali </w:t>
      </w:r>
    </w:p>
    <w:p w:rsidR="00BE1873" w:rsidRPr="00927D59" w:rsidP="00D1077A" w14:paraId="33492CFC" w14:textId="343FDEE6">
      <w:pPr>
        <w:pStyle w:val="ListParagraph"/>
        <w:numPr>
          <w:ilvl w:val="0"/>
          <w:numId w:val="30"/>
        </w:numPr>
        <w:spacing w:line="276" w:lineRule="auto"/>
        <w:jc w:val="both"/>
        <w:rPr>
          <w:rFonts w:ascii="Arial" w:hAnsi="Arial" w:cs="Arial"/>
          <w:sz w:val="20"/>
          <w:szCs w:val="20"/>
        </w:rPr>
      </w:pPr>
      <w:r w:rsidRPr="00927D59">
        <w:rPr>
          <w:rFonts w:ascii="Arial" w:hAnsi="Arial" w:cs="Arial"/>
          <w:sz w:val="20"/>
          <w:szCs w:val="20"/>
        </w:rPr>
        <w:t>če bo naročnik seznanjen, da je pristo</w:t>
      </w:r>
      <w:r w:rsidRPr="00927D59" w:rsidR="001C2F0E">
        <w:rPr>
          <w:rFonts w:ascii="Arial" w:hAnsi="Arial" w:cs="Arial"/>
          <w:sz w:val="20"/>
          <w:szCs w:val="20"/>
        </w:rPr>
        <w:t xml:space="preserve">jni državni organ pri </w:t>
      </w:r>
      <w:r w:rsidRPr="00927D59">
        <w:rPr>
          <w:rFonts w:ascii="Arial" w:hAnsi="Arial" w:cs="Arial"/>
          <w:sz w:val="20"/>
          <w:szCs w:val="20"/>
        </w:rPr>
        <w:t>dobavitelju v času izvajanja pogodbe</w:t>
      </w:r>
      <w:r w:rsidRPr="00927D59" w:rsidR="001C2F0E">
        <w:rPr>
          <w:rFonts w:ascii="Arial" w:hAnsi="Arial" w:cs="Arial"/>
          <w:sz w:val="20"/>
          <w:szCs w:val="20"/>
        </w:rPr>
        <w:t xml:space="preserve"> </w:t>
      </w:r>
      <w:r w:rsidRPr="00927D59">
        <w:rPr>
          <w:rFonts w:ascii="Arial" w:hAnsi="Arial" w:cs="Arial"/>
          <w:sz w:val="20"/>
          <w:szCs w:val="20"/>
        </w:rPr>
        <w:t>ugotovi</w:t>
      </w:r>
      <w:r w:rsidRPr="00927D59" w:rsidR="001C2F0E">
        <w:rPr>
          <w:rFonts w:ascii="Arial" w:hAnsi="Arial" w:cs="Arial"/>
          <w:sz w:val="20"/>
          <w:szCs w:val="20"/>
        </w:rPr>
        <w:t xml:space="preserve">l najmanj dve kršitvi v zvezi s </w:t>
      </w:r>
      <w:r w:rsidRPr="00927D59">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927D59" w:rsidR="001C2F0E">
        <w:rPr>
          <w:rFonts w:ascii="Arial" w:hAnsi="Arial" w:cs="Arial"/>
          <w:sz w:val="20"/>
          <w:szCs w:val="20"/>
        </w:rPr>
        <w:t>vami izrečena globa za prekršek.</w:t>
      </w:r>
    </w:p>
    <w:p w:rsidR="001C2F0E" w:rsidRPr="00927D59" w:rsidP="00D1077A" w14:paraId="194F83F6" w14:textId="77777777">
      <w:pPr>
        <w:spacing w:line="276" w:lineRule="auto"/>
        <w:jc w:val="both"/>
        <w:rPr>
          <w:szCs w:val="20"/>
        </w:rPr>
      </w:pPr>
    </w:p>
    <w:p w:rsidR="001C2F0E" w:rsidRPr="00927D59" w:rsidP="00D1077A" w14:paraId="1A8621A0" w14:textId="32889F78">
      <w:pPr>
        <w:spacing w:line="276" w:lineRule="auto"/>
        <w:jc w:val="both"/>
        <w:rPr>
          <w:szCs w:val="20"/>
        </w:rPr>
      </w:pPr>
      <w:r w:rsidRPr="00927D59">
        <w:rPr>
          <w:szCs w:val="20"/>
        </w:rPr>
        <w:t>V primeru seznanitve naročnika s kršitvijo iz prejšnjega odstavka tega člena pogodbe</w:t>
      </w:r>
      <w:r w:rsidRPr="00927D59" w:rsidR="0096162B">
        <w:rPr>
          <w:szCs w:val="20"/>
        </w:rPr>
        <w:t xml:space="preserve">, </w:t>
      </w:r>
      <w:r w:rsidRPr="00927D59">
        <w:rPr>
          <w:szCs w:val="20"/>
        </w:rPr>
        <w:t xml:space="preserve">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927D59" w:rsidP="001C2F0E" w14:paraId="26C4C5E0" w14:textId="77777777">
      <w:pPr>
        <w:jc w:val="both"/>
        <w:rPr>
          <w:szCs w:val="20"/>
        </w:rPr>
      </w:pPr>
    </w:p>
    <w:p w:rsidR="001C2F0E" w:rsidRPr="00927D59" w:rsidP="001C2F0E" w14:paraId="65E7F88A" w14:textId="0BE07AA1">
      <w:pPr>
        <w:jc w:val="both"/>
        <w:rPr>
          <w:szCs w:val="20"/>
        </w:rPr>
      </w:pPr>
      <w:r w:rsidRPr="00927D59">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927D59" w:rsidP="001C2F0E" w14:paraId="42BCEA6A" w14:textId="34EFBA11">
      <w:pPr>
        <w:jc w:val="both"/>
        <w:rPr>
          <w:szCs w:val="20"/>
        </w:rPr>
      </w:pPr>
      <w:r w:rsidRPr="00927D59">
        <w:rPr>
          <w:szCs w:val="20"/>
        </w:rPr>
        <w:t>V primeru izpolnitve okoliščin in pogojev za razvezo pogodbe iz prvega in tretjega odstavka tega člena pogodbe se šteje, da je razvezana z dnem sklenitve nove pogodbe o izvedbi javnega naročila za predmetno naročilo. O datumu sklenitve nove pogodbe bo naročnik obvestil dobavitelj.</w:t>
      </w:r>
    </w:p>
    <w:p w:rsidR="001C2F0E" w:rsidRPr="00927D59" w:rsidP="001C2F0E" w14:paraId="6479C6BD" w14:textId="77777777">
      <w:pPr>
        <w:jc w:val="both"/>
        <w:rPr>
          <w:szCs w:val="20"/>
        </w:rPr>
      </w:pPr>
    </w:p>
    <w:p w:rsidR="001C2F0E" w:rsidRPr="00927D59" w:rsidP="00BE1873" w14:paraId="1B280982" w14:textId="018159BC">
      <w:pPr>
        <w:jc w:val="both"/>
        <w:rPr>
          <w:szCs w:val="20"/>
        </w:rPr>
      </w:pPr>
      <w:r w:rsidRPr="00927D59">
        <w:rPr>
          <w:szCs w:val="20"/>
        </w:rPr>
        <w:t>Če naročnik v roku 60 dni od seznanitve s kršitvijo ne začne novega postopka javnega naročila, se šteje, da je pogodba</w:t>
      </w:r>
      <w:r w:rsidRPr="00927D59" w:rsidR="00880C8C">
        <w:rPr>
          <w:szCs w:val="20"/>
        </w:rPr>
        <w:t xml:space="preserve"> </w:t>
      </w:r>
      <w:r w:rsidRPr="00927D59">
        <w:rPr>
          <w:szCs w:val="20"/>
        </w:rPr>
        <w:t xml:space="preserve">razvezana šestdeseti </w:t>
      </w:r>
      <w:r w:rsidRPr="00927D59" w:rsidR="00880C8C">
        <w:rPr>
          <w:szCs w:val="20"/>
        </w:rPr>
        <w:t>dan od seznanitve s kršitvijo.</w:t>
      </w:r>
    </w:p>
    <w:p w:rsidR="00E44A00" w:rsidRPr="00927D59" w:rsidP="00E44A00" w14:paraId="6A01920C" w14:textId="77777777">
      <w:pPr>
        <w:spacing w:line="288" w:lineRule="auto"/>
        <w:jc w:val="both"/>
        <w:rPr>
          <w:szCs w:val="20"/>
        </w:rPr>
      </w:pPr>
    </w:p>
    <w:p w:rsidR="00D13C08" w:rsidRPr="00927D59" w:rsidP="00D13C08" w14:paraId="594CBDAF" w14:textId="1CF731E6">
      <w:pPr>
        <w:jc w:val="both"/>
        <w:rPr>
          <w:b/>
          <w:bCs/>
        </w:rPr>
      </w:pPr>
      <w:r w:rsidRPr="00927D59">
        <w:rPr>
          <w:b/>
          <w:bCs/>
        </w:rPr>
        <w:t>Škodljiva programska koda in povračilo škode</w:t>
      </w:r>
    </w:p>
    <w:p w:rsidR="00D13C08" w:rsidRPr="00927D59" w:rsidP="00E44A00" w14:paraId="7015CEEB" w14:textId="77777777">
      <w:pPr>
        <w:spacing w:line="288" w:lineRule="auto"/>
        <w:jc w:val="both"/>
        <w:rPr>
          <w:szCs w:val="20"/>
        </w:rPr>
      </w:pPr>
    </w:p>
    <w:p w:rsidR="0096162B" w:rsidRPr="00927D59" w:rsidP="0096162B" w14:paraId="211DD0B2" w14:textId="77777777">
      <w:pPr>
        <w:widowControl w:val="0"/>
        <w:numPr>
          <w:ilvl w:val="0"/>
          <w:numId w:val="36"/>
        </w:numPr>
        <w:tabs>
          <w:tab w:val="left" w:pos="284"/>
          <w:tab w:val="left" w:pos="567"/>
        </w:tabs>
        <w:spacing w:line="276" w:lineRule="auto"/>
        <w:jc w:val="center"/>
        <w:rPr>
          <w:rFonts w:eastAsiaTheme="minorEastAsia"/>
          <w:bCs/>
          <w:szCs w:val="20"/>
        </w:rPr>
      </w:pPr>
      <w:r w:rsidRPr="00927D59">
        <w:rPr>
          <w:rFonts w:eastAsiaTheme="minorEastAsia"/>
          <w:bCs/>
          <w:szCs w:val="20"/>
        </w:rPr>
        <w:t>člen</w:t>
      </w:r>
    </w:p>
    <w:p w:rsidR="000658A6" w:rsidRPr="00927D59" w:rsidP="000658A6" w14:paraId="6E05E92B" w14:textId="77777777"/>
    <w:p w:rsidR="000658A6" w:rsidRPr="00927D59" w:rsidP="000658A6" w14:paraId="73CEFB9F" w14:textId="77777777">
      <w:r w:rsidRPr="00927D59">
        <w:t>Dobavitelj jamči, da predmet naročila ne vsebuje zlonamerne ali kakršnekoli druge programske kode, ki bi kakorkoli škodovala naročniku.</w:t>
      </w:r>
    </w:p>
    <w:p w:rsidR="000658A6" w:rsidRPr="00927D59" w:rsidP="000658A6" w14:paraId="6697FD44" w14:textId="77777777">
      <w:pPr>
        <w:rPr>
          <w:b/>
          <w:bCs/>
        </w:rPr>
      </w:pPr>
    </w:p>
    <w:p w:rsidR="000658A6" w:rsidRPr="00927D59" w:rsidP="0096162B" w14:paraId="6FDC194E" w14:textId="3507E740">
      <w:pPr>
        <w:jc w:val="both"/>
      </w:pPr>
      <w:r w:rsidRPr="00927D59">
        <w:t>V primeru, da naročnik pri prevzemu predmeta naročila ali kasneje pri uporabi, vendar najkasneje do</w:t>
      </w:r>
      <w:r w:rsidRPr="00927D59" w:rsidR="00927D59">
        <w:t xml:space="preserve"> preteka garancijskega obdobja</w:t>
      </w:r>
      <w:r w:rsidRPr="00927D59">
        <w:t xml:space="preserve"> odkrije škodljivo kodo, je dobavitelj dolžan nemudoma izročiti drug predmet pogodbe brez napake  in pri tem povrniti naročniku vso s tem v zvezi nastalo škodo.</w:t>
      </w:r>
    </w:p>
    <w:p w:rsidR="000658A6" w:rsidRPr="008D09DB" w:rsidP="00E44A00" w14:paraId="69C3ABFC"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F60F88" w14:paraId="75186545"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F60F88" w14:paraId="43F1F097"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F60F88" w14:paraId="17CFF92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96DE9" w:rsidP="000658A6" w14:paraId="0BA64D68" w14:textId="77777777">
      <w:pPr>
        <w:spacing w:line="288" w:lineRule="auto"/>
        <w:jc w:val="both"/>
        <w:rPr>
          <w:szCs w:val="20"/>
        </w:rPr>
      </w:pPr>
    </w:p>
    <w:p w:rsidR="000658A6" w:rsidRPr="00927D59" w:rsidP="000658A6" w14:paraId="01A6084B" w14:textId="27087CBE">
      <w:pPr>
        <w:spacing w:line="288" w:lineRule="auto"/>
        <w:jc w:val="both"/>
        <w:rPr>
          <w:szCs w:val="20"/>
        </w:rPr>
      </w:pPr>
      <w:r w:rsidRPr="00927D59">
        <w:rPr>
          <w:szCs w:val="20"/>
        </w:rPr>
        <w:t>Ta pogodba je sklenjena za predmetni nakup in preneha z njeno izpolnitvijo.</w:t>
      </w:r>
    </w:p>
    <w:p w:rsidR="00893FA1" w:rsidRPr="00927D59" w:rsidP="00893FA1" w14:paraId="7E5A0DE5" w14:textId="77777777">
      <w:pPr>
        <w:spacing w:line="240" w:lineRule="auto"/>
        <w:jc w:val="both"/>
        <w:rPr>
          <w:szCs w:val="20"/>
        </w:rPr>
      </w:pPr>
    </w:p>
    <w:p w:rsidR="00893FA1" w:rsidRPr="00927D59" w:rsidP="00893FA1" w14:paraId="5FD3FABB" w14:textId="67D7BF6A">
      <w:pPr>
        <w:spacing w:line="240" w:lineRule="auto"/>
        <w:jc w:val="both"/>
        <w:rPr>
          <w:szCs w:val="20"/>
        </w:rPr>
      </w:pPr>
      <w:r w:rsidRPr="00927D59">
        <w:rPr>
          <w:szCs w:val="20"/>
        </w:rPr>
        <w:t>Naročnik je izvajalcu zavezan za plačila do 31.12.</w:t>
      </w:r>
      <w:r w:rsidRPr="00927D59" w:rsidR="00FD20A6">
        <w:rPr>
          <w:szCs w:val="20"/>
        </w:rPr>
        <w:t>202</w:t>
      </w:r>
      <w:r w:rsidRPr="00927D59" w:rsidR="0039629B">
        <w:rPr>
          <w:szCs w:val="20"/>
        </w:rPr>
        <w:t>6</w:t>
      </w:r>
      <w:r w:rsidRPr="00927D59">
        <w:rPr>
          <w:szCs w:val="20"/>
        </w:rPr>
        <w:t>, za nadaljnja plačila do izteka te pogodbe pa, ko bodo izpolnjeni formalni pogoji glede na veljavni zakon</w:t>
      </w:r>
      <w:r w:rsidRPr="00927D59" w:rsidR="00EE4365">
        <w:rPr>
          <w:szCs w:val="20"/>
        </w:rPr>
        <w:t xml:space="preserve">, ki ureja izvrševanje </w:t>
      </w:r>
      <w:r w:rsidRPr="00927D59">
        <w:rPr>
          <w:szCs w:val="20"/>
        </w:rPr>
        <w:t xml:space="preserve">proračuna Republike Slovenije oziroma sprejeti proračun za naslednja leta. V kolikor pogoji za nadaljnja </w:t>
      </w:r>
      <w:r w:rsidRPr="00927D59">
        <w:rPr>
          <w:szCs w:val="20"/>
        </w:rPr>
        <w:t>plačila ne bodo izpolnjeni, bo naročnik o tem in o datumu prenehanja pogodbe takoj obvestil izvajalca. Obveznosti in pravice nastale do dne prenehanja pogodbe sta naročnik in izvajal</w:t>
      </w:r>
      <w:r w:rsidRPr="00927D59" w:rsidR="008455E1">
        <w:rPr>
          <w:szCs w:val="20"/>
        </w:rPr>
        <w:t>ec dolžna medsebojno poravnati.</w:t>
      </w:r>
    </w:p>
    <w:p w:rsidR="00893FA1" w:rsidRPr="00927D59" w:rsidP="00893FA1" w14:paraId="6246D18A" w14:textId="77777777">
      <w:pPr>
        <w:spacing w:line="240" w:lineRule="auto"/>
        <w:jc w:val="both"/>
        <w:rPr>
          <w:szCs w:val="20"/>
        </w:rPr>
      </w:pPr>
    </w:p>
    <w:p w:rsidR="00F60F88" w:rsidRPr="00927D59" w:rsidP="00F60F88" w14:paraId="4ECC89D1" w14:textId="77777777">
      <w:pPr>
        <w:widowControl w:val="0"/>
        <w:numPr>
          <w:ilvl w:val="0"/>
          <w:numId w:val="36"/>
        </w:numPr>
        <w:tabs>
          <w:tab w:val="left" w:pos="284"/>
          <w:tab w:val="left" w:pos="567"/>
        </w:tabs>
        <w:spacing w:line="276" w:lineRule="auto"/>
        <w:jc w:val="center"/>
        <w:rPr>
          <w:rFonts w:eastAsiaTheme="minorEastAsia"/>
          <w:bCs/>
          <w:szCs w:val="20"/>
        </w:rPr>
      </w:pPr>
      <w:r w:rsidRPr="00927D59">
        <w:rPr>
          <w:rFonts w:eastAsiaTheme="minorEastAsia"/>
          <w:bCs/>
          <w:szCs w:val="20"/>
        </w:rPr>
        <w:t>člen</w:t>
      </w:r>
    </w:p>
    <w:p w:rsidR="00E44A00" w:rsidRPr="00927D59" w:rsidP="00F60F88" w14:paraId="55EEB0FA" w14:textId="77777777">
      <w:pPr>
        <w:spacing w:line="288" w:lineRule="auto"/>
        <w:jc w:val="both"/>
        <w:rPr>
          <w:szCs w:val="20"/>
        </w:rPr>
      </w:pPr>
    </w:p>
    <w:p w:rsidR="00E44A00" w:rsidRPr="00927D59" w:rsidP="00E44A00" w14:paraId="41083A71" w14:textId="77777777">
      <w:pPr>
        <w:tabs>
          <w:tab w:val="left" w:pos="567"/>
        </w:tabs>
        <w:spacing w:line="288" w:lineRule="auto"/>
        <w:jc w:val="both"/>
        <w:rPr>
          <w:szCs w:val="20"/>
        </w:rPr>
      </w:pPr>
      <w:r w:rsidRPr="00927D59">
        <w:rPr>
          <w:szCs w:val="20"/>
        </w:rPr>
        <w:t>V primeru, če med realizacijo te pogodbe nastanejo spremembe v statusu dobavitelja, se obveznosti iz te pogodbe prenesejo na njegove pravne naslednike.</w:t>
      </w:r>
    </w:p>
    <w:p w:rsidR="00E44A00" w:rsidRPr="00927D59" w:rsidP="00E44A00" w14:paraId="73B6CFCC" w14:textId="77777777">
      <w:pPr>
        <w:tabs>
          <w:tab w:val="left" w:pos="567"/>
        </w:tabs>
        <w:spacing w:line="288" w:lineRule="auto"/>
        <w:jc w:val="both"/>
        <w:rPr>
          <w:szCs w:val="20"/>
        </w:rPr>
      </w:pPr>
    </w:p>
    <w:p w:rsidR="00F60F88" w:rsidRPr="00927D59" w:rsidP="00F60F88" w14:paraId="722349A1" w14:textId="77777777">
      <w:pPr>
        <w:widowControl w:val="0"/>
        <w:numPr>
          <w:ilvl w:val="0"/>
          <w:numId w:val="36"/>
        </w:numPr>
        <w:tabs>
          <w:tab w:val="left" w:pos="284"/>
          <w:tab w:val="left" w:pos="567"/>
        </w:tabs>
        <w:spacing w:line="276" w:lineRule="auto"/>
        <w:jc w:val="center"/>
        <w:rPr>
          <w:rFonts w:eastAsiaTheme="minorEastAsia"/>
          <w:bCs/>
          <w:szCs w:val="20"/>
        </w:rPr>
      </w:pPr>
      <w:r w:rsidRPr="00927D59">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F60F88" w14:paraId="294FB6C4"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F60F88" w14:paraId="448B267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F60F88" w14:paraId="33A7B9AE"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052A70" w:rsidRPr="00927D59" w:rsidP="00052A70" w14:paraId="1687807F" w14:textId="77777777">
      <w:pPr>
        <w:spacing w:line="288" w:lineRule="auto"/>
        <w:jc w:val="both"/>
        <w:rPr>
          <w:snapToGrid w:val="0"/>
          <w:szCs w:val="20"/>
        </w:rPr>
      </w:pPr>
      <w:r w:rsidRPr="00927D59">
        <w:rPr>
          <w:snapToGrid w:val="0"/>
          <w:szCs w:val="20"/>
        </w:rPr>
        <w:t xml:space="preserve">Pogodbeni stranki sta sporazumni, da začne pogodba veljati z dnem obojestranskega podpisa pogodbe. </w:t>
      </w:r>
    </w:p>
    <w:p w:rsidR="00E44A00" w:rsidRPr="00927D59" w:rsidP="00E44A00" w14:paraId="25BACF46" w14:textId="77777777">
      <w:pPr>
        <w:spacing w:line="288" w:lineRule="auto"/>
        <w:jc w:val="both"/>
        <w:rPr>
          <w:snapToGrid w:val="0"/>
          <w:szCs w:val="20"/>
        </w:rPr>
      </w:pPr>
    </w:p>
    <w:p w:rsidR="00E44A00" w:rsidRPr="00927D59" w:rsidP="00F60F88" w14:paraId="35C91F9D" w14:textId="20965265">
      <w:pPr>
        <w:spacing w:line="288" w:lineRule="auto"/>
        <w:jc w:val="both"/>
        <w:rPr>
          <w:snapToGrid w:val="0"/>
          <w:szCs w:val="20"/>
        </w:rPr>
      </w:pPr>
      <w:r w:rsidRPr="00927D59">
        <w:rPr>
          <w:snapToGrid w:val="0"/>
          <w:szCs w:val="20"/>
        </w:rPr>
        <w:t>Pogodba se podpiše elektronsko.</w:t>
      </w:r>
    </w:p>
    <w:p w:rsidR="00E44A00" w:rsidRPr="00927D59" w:rsidP="00E44A00" w14:paraId="7FCE8EBE" w14:textId="77777777">
      <w:pPr>
        <w:tabs>
          <w:tab w:val="left" w:pos="567"/>
        </w:tabs>
        <w:spacing w:line="288" w:lineRule="auto"/>
        <w:jc w:val="both"/>
        <w:rPr>
          <w:szCs w:val="20"/>
        </w:rPr>
      </w:pPr>
    </w:p>
    <w:p w:rsidR="00E44A00" w:rsidRPr="00927D59" w:rsidP="00E44A00" w14:paraId="1F5AFDF8" w14:textId="2F825720">
      <w:pPr>
        <w:tabs>
          <w:tab w:val="left" w:pos="567"/>
        </w:tabs>
        <w:spacing w:line="288" w:lineRule="auto"/>
        <w:jc w:val="both"/>
        <w:rPr>
          <w:szCs w:val="20"/>
        </w:rPr>
      </w:pPr>
      <w:r w:rsidRPr="00927D59">
        <w:rPr>
          <w:szCs w:val="20"/>
        </w:rPr>
        <w:t>Priloge kot sestavni del te pogodbe so:</w:t>
      </w:r>
    </w:p>
    <w:p w:rsidR="00E44A00" w:rsidRPr="00927D59" w:rsidP="00993DCD" w14:paraId="00CDC79F" w14:textId="650217CF">
      <w:pPr>
        <w:numPr>
          <w:ilvl w:val="0"/>
          <w:numId w:val="14"/>
        </w:numPr>
        <w:tabs>
          <w:tab w:val="left" w:pos="567"/>
        </w:tabs>
        <w:spacing w:line="288" w:lineRule="auto"/>
        <w:jc w:val="both"/>
        <w:rPr>
          <w:szCs w:val="20"/>
        </w:rPr>
      </w:pPr>
      <w:r w:rsidRPr="00927D59">
        <w:rPr>
          <w:szCs w:val="20"/>
        </w:rPr>
        <w:t>ponudba št.</w:t>
      </w:r>
      <w:r w:rsidRPr="00927D59" w:rsidR="00A14AF5">
        <w:rPr>
          <w:szCs w:val="20"/>
        </w:rPr>
        <w:t>,</w:t>
      </w:r>
    </w:p>
    <w:p w:rsidR="00E44A00" w:rsidRPr="00927D59" w:rsidP="00993DCD" w14:paraId="6BC709FA" w14:textId="4F8A151A">
      <w:pPr>
        <w:numPr>
          <w:ilvl w:val="0"/>
          <w:numId w:val="14"/>
        </w:numPr>
        <w:tabs>
          <w:tab w:val="left" w:pos="567"/>
        </w:tabs>
        <w:spacing w:line="288" w:lineRule="auto"/>
        <w:jc w:val="both"/>
        <w:rPr>
          <w:szCs w:val="20"/>
        </w:rPr>
      </w:pPr>
      <w:bookmarkStart w:id="10" w:name="_Hlk157580434"/>
      <w:r w:rsidRPr="00927D59">
        <w:rPr>
          <w:szCs w:val="20"/>
        </w:rPr>
        <w:t>opredelitev kontrole kakovosti za prevzem proizvodov</w:t>
      </w:r>
      <w:r w:rsidRPr="00927D59" w:rsidR="00A14AF5">
        <w:rPr>
          <w:szCs w:val="20"/>
        </w:rPr>
        <w:t>,</w:t>
      </w:r>
    </w:p>
    <w:p w:rsidR="00A14AF5" w:rsidRPr="00927D59" w:rsidP="00993DCD" w14:paraId="7F5863A7" w14:textId="1C585E9B">
      <w:pPr>
        <w:numPr>
          <w:ilvl w:val="0"/>
          <w:numId w:val="14"/>
        </w:numPr>
        <w:tabs>
          <w:tab w:val="left" w:pos="567"/>
        </w:tabs>
        <w:spacing w:line="288" w:lineRule="auto"/>
        <w:jc w:val="both"/>
        <w:rPr>
          <w:szCs w:val="20"/>
        </w:rPr>
      </w:pPr>
      <w:r w:rsidRPr="00927D59">
        <w:rPr>
          <w:szCs w:val="20"/>
        </w:rPr>
        <w:t>obvestilo o pripravi proizvodov za prevzem.</w:t>
      </w:r>
    </w:p>
    <w:bookmarkEnd w:id="10"/>
    <w:p w:rsidR="00E44A00" w:rsidRPr="00927D59" w:rsidP="00E44A00" w14:paraId="7D28A7C7" w14:textId="77777777">
      <w:pPr>
        <w:tabs>
          <w:tab w:val="left" w:pos="1276"/>
        </w:tabs>
        <w:spacing w:line="288" w:lineRule="auto"/>
        <w:jc w:val="both"/>
        <w:rPr>
          <w:b/>
          <w:szCs w:val="20"/>
        </w:rPr>
      </w:pPr>
    </w:p>
    <w:p w:rsidR="009348A7" w:rsidRPr="00927D59" w:rsidP="009348A7" w14:paraId="1BB987FD" w14:textId="77777777">
      <w:pPr>
        <w:widowControl w:val="0"/>
        <w:tabs>
          <w:tab w:val="left" w:pos="675"/>
          <w:tab w:val="left" w:pos="828"/>
        </w:tabs>
        <w:autoSpaceDE w:val="0"/>
        <w:autoSpaceDN w:val="0"/>
        <w:adjustRightInd w:val="0"/>
        <w:spacing w:line="240" w:lineRule="auto"/>
        <w:jc w:val="both"/>
        <w:rPr>
          <w:b/>
          <w:szCs w:val="20"/>
        </w:rPr>
      </w:pPr>
      <w:r w:rsidRPr="00927D59">
        <w:rPr>
          <w:szCs w:val="20"/>
        </w:rPr>
        <w:br w:type="page"/>
      </w:r>
    </w:p>
    <w:p w:rsidR="00693D43" w:rsidRPr="008D09DB" w:rsidP="00693D43" w14:paraId="53650324" w14:textId="7AF2C385">
      <w:pPr>
        <w:spacing w:after="60" w:line="276" w:lineRule="auto"/>
        <w:ind w:left="284" w:hanging="284"/>
        <w:jc w:val="both"/>
        <w:outlineLvl w:val="0"/>
        <w:rPr>
          <w:b/>
          <w:bCs/>
          <w:color w:val="000000"/>
          <w:szCs w:val="20"/>
        </w:rPr>
      </w:pPr>
      <w:r w:rsidRPr="008D09DB">
        <w:rPr>
          <w:b/>
          <w:szCs w:val="20"/>
        </w:rPr>
        <w:t>PRILOGA</w:t>
      </w:r>
      <w:r w:rsidR="00696DE9">
        <w:rPr>
          <w:b/>
          <w:bCs/>
          <w:color w:val="000000"/>
          <w:szCs w:val="20"/>
        </w:rPr>
        <w:t xml:space="preserve"> K POGODBI </w:t>
      </w:r>
      <w:bookmarkStart w:id="11" w:name="_GoBack"/>
      <w:bookmarkEnd w:id="11"/>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9348A7" w14:paraId="20DD6866"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9348A7" w14:paraId="68FAC6C7"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9348A7" w14:paraId="77A8A33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9348A7" w14:paraId="1B89AC61"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9348A7" w14:paraId="0BA6B86B"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9348A7" w14:paraId="15FD96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9348A7" w14:paraId="36B17CC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9348A7" w14:paraId="520CF8A5"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9348A7" w14:paraId="56ABB2AC"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9348A7" w14:paraId="13F25D6F"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9348A7" w14:paraId="53F722D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9348A7" w14:paraId="3B20E88E"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9348A7" w14:paraId="78865D22"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9348A7" w14:paraId="55AFE17A"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9348A7" w14:paraId="5769F689"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9348A7" w14:paraId="1723D138"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3"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9348A7" w14:paraId="7AB00B44" w14:textId="77777777">
            <w:pPr>
              <w:keepNext/>
              <w:widowControl w:val="0"/>
              <w:numPr>
                <w:ilvl w:val="0"/>
                <w:numId w:val="32"/>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9348A7" w14:paraId="620E6BE4" w14:textId="77777777">
            <w:pPr>
              <w:widowControl w:val="0"/>
              <w:numPr>
                <w:ilvl w:val="0"/>
                <w:numId w:val="33"/>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9348A7" w14:paraId="4A951540" w14:textId="77777777">
            <w:pPr>
              <w:widowControl w:val="0"/>
              <w:numPr>
                <w:ilvl w:val="0"/>
                <w:numId w:val="33"/>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9348A7" w14:paraId="7045C471" w14:textId="77777777">
            <w:pPr>
              <w:keepNext/>
              <w:widowControl w:val="0"/>
              <w:numPr>
                <w:ilvl w:val="0"/>
                <w:numId w:val="32"/>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9348A7" w14:paraId="4B839F6E"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9348A7" w14:paraId="337AD452"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9348A7" w14:paraId="0138EDAB"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9348A7" w14:paraId="4AE65636"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9348A7" w14:paraId="61D355EE"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9348A7" w14:paraId="0BE1D284"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9348A7" w14:paraId="78D7D693"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9348A7" w14:paraId="4CF29353"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9348A7" w14:paraId="656AECF5"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9348A7" w14:paraId="34CB8E10" w14:textId="77777777">
            <w:pPr>
              <w:keepNext/>
              <w:widowControl w:val="0"/>
              <w:numPr>
                <w:ilvl w:val="0"/>
                <w:numId w:val="32"/>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9348A7" w14:paraId="63F3CB0D"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9348A7" w14:paraId="1AC19934"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9348A7" w14:paraId="101F0D73"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9348A7" w14:paraId="1253B90A"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9348A7" w14:paraId="30EE7A51"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9348A7" w14:paraId="47D74C6B"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9348A7" w14:paraId="7B070038"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9348A7" w14:paraId="56A06931"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garancije,</w:t>
      </w:r>
    </w:p>
    <w:p w:rsidR="009348A7" w:rsidRPr="008D09DB" w:rsidP="009348A7" w14:paraId="62F05896"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9348A7" w14:paraId="39835FE3"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927D59" w14:paraId="01075097" w14:textId="3AEE6F70">
      <w:pPr>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1A526E" w:rsidP="001A526E" w14:paraId="66316ADB" w14:textId="66EFEF36">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696DE9">
      <w:rPr>
        <w:bCs/>
        <w:noProof/>
        <w:lang w:val="en-US"/>
      </w:rPr>
      <w:t>25</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696DE9">
      <w:rPr>
        <w:bCs/>
        <w:noProof/>
        <w:lang w:val="en-US"/>
      </w:rPr>
      <w:t>31</w:t>
    </w:r>
    <w:r w:rsidRPr="001A526E">
      <w:rPr>
        <w:bCs/>
        <w:sz w:val="24"/>
        <w:lang w:val="en-US"/>
      </w:rPr>
      <w:fldChar w:fldCharType="end"/>
    </w:r>
  </w:p>
  <w:p w:rsidR="003766AA" w:rsidRPr="00927D59" w:rsidP="001A526E" w14:paraId="48365FC8" w14:textId="1C227ACB">
    <w:pPr>
      <w:spacing w:line="288" w:lineRule="auto"/>
      <w:jc w:val="right"/>
      <w:outlineLvl w:val="0"/>
      <w:rPr>
        <w:b/>
        <w:szCs w:val="20"/>
      </w:rPr>
    </w:pPr>
    <w:r w:rsidRPr="00927D59">
      <w:rPr>
        <w:b/>
        <w:szCs w:val="20"/>
      </w:rPr>
      <w:t xml:space="preserve">MORS </w:t>
    </w:r>
    <w:r w:rsidRPr="00927D59" w:rsidR="00927D59">
      <w:rPr>
        <w:b/>
        <w:szCs w:val="20"/>
      </w:rPr>
      <w:t>379</w:t>
    </w:r>
    <w:r w:rsidRPr="00927D59">
      <w:rPr>
        <w:b/>
        <w:szCs w:val="20"/>
      </w:rPr>
      <w:t>/202</w:t>
    </w:r>
    <w:r w:rsidRPr="00927D59" w:rsidR="00E1227E">
      <w:rPr>
        <w:b/>
        <w:szCs w:val="20"/>
      </w:rPr>
      <w:t>5</w:t>
    </w:r>
    <w:r w:rsidRPr="00927D59">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61669" w14:paraId="5F15DBDB" w14:textId="77777777">
      <w:r>
        <w:separator/>
      </w:r>
    </w:p>
  </w:footnote>
  <w:footnote w:type="continuationSeparator" w:id="1">
    <w:p w:rsidR="00C61669" w14:paraId="7334DDFB" w14:textId="77777777">
      <w:r>
        <w:continuationSeparator/>
      </w:r>
    </w:p>
  </w:footnote>
  <w:footnote w:id="2">
    <w:p w:rsidR="003766AA"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3766AA"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2E30"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4B2E30"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4B2E30"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4B2E30" w:rsidRPr="004B2E30" w:rsidP="004B2E30" w14:paraId="530BB7CA" w14:textId="77777777">
    <w:pPr>
      <w:tabs>
        <w:tab w:val="left" w:pos="5112"/>
      </w:tabs>
      <w:spacing w:line="240" w:lineRule="exact"/>
      <w:rPr>
        <w:sz w:val="16"/>
      </w:rPr>
    </w:pPr>
    <w:r w:rsidRPr="004B2E30">
      <w:rPr>
        <w:sz w:val="16"/>
      </w:rPr>
      <w:tab/>
      <w:t>F: 01 471 29 78</w:t>
    </w:r>
  </w:p>
  <w:p w:rsidR="004B2E30" w:rsidRPr="004B2E30" w:rsidP="004B2E30" w14:paraId="03968F49" w14:textId="77777777">
    <w:pPr>
      <w:tabs>
        <w:tab w:val="left" w:pos="5112"/>
      </w:tabs>
      <w:spacing w:line="240" w:lineRule="exact"/>
      <w:rPr>
        <w:sz w:val="16"/>
      </w:rPr>
    </w:pPr>
    <w:r w:rsidRPr="004B2E30">
      <w:rPr>
        <w:sz w:val="16"/>
      </w:rPr>
      <w:tab/>
      <w:t>E: glavna.pisarna@mors.si</w:t>
    </w:r>
  </w:p>
  <w:p w:rsidR="004B2E30"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3D04F6"/>
    <w:multiLevelType w:val="hybridMultilevel"/>
    <w:tmpl w:val="72A0CF3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1A310BC"/>
    <w:multiLevelType w:val="hybridMultilevel"/>
    <w:tmpl w:val="1B44854C"/>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08D5357"/>
    <w:multiLevelType w:val="hybridMultilevel"/>
    <w:tmpl w:val="BA6C5A5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1">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50B869C0"/>
    <w:multiLevelType w:val="hybridMultilevel"/>
    <w:tmpl w:val="55F06802"/>
    <w:lvl w:ilvl="0">
      <w:start w:val="21"/>
      <w:numFmt w:val="bullet"/>
      <w:lvlText w:val="-"/>
      <w:lvlJc w:val="left"/>
      <w:pPr>
        <w:ind w:left="1146" w:hanging="360"/>
      </w:pPr>
      <w:rPr>
        <w:rFonts w:ascii="Cambria" w:eastAsia="Times New Roman" w:hAnsi="Cambria" w:cs="Times New Roman"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4">
    <w:nsid w:val="52E4336E"/>
    <w:multiLevelType w:val="multilevel"/>
    <w:tmpl w:val="A3AC69BE"/>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62186F58"/>
    <w:multiLevelType w:val="singleLevel"/>
    <w:tmpl w:val="0C09000F"/>
    <w:lvl w:ilvl="0">
      <w:start w:val="1"/>
      <w:numFmt w:val="decimal"/>
      <w:lvlText w:val="%1."/>
      <w:lvlJc w:val="left"/>
      <w:pPr>
        <w:tabs>
          <w:tab w:val="num" w:pos="360"/>
        </w:tabs>
        <w:ind w:left="360" w:hanging="360"/>
      </w:pPr>
    </w:lvl>
  </w:abstractNum>
  <w:abstractNum w:abstractNumId="27">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3A16E0F"/>
    <w:multiLevelType w:val="hybridMultilevel"/>
    <w:tmpl w:val="C8F6F980"/>
    <w:lvl w:ilvl="0">
      <w:start w:val="0"/>
      <w:numFmt w:val="bullet"/>
      <w:lvlText w:val="–"/>
      <w:lvlJc w:val="left"/>
      <w:pPr>
        <w:ind w:left="720" w:hanging="360"/>
      </w:pPr>
      <w:rPr>
        <w:rFonts w:ascii="Georgia" w:eastAsia="Times New Roman" w:hAnsi="Georgia" w:cs="Times New Roman"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3">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6">
    <w:nsid w:val="74953F9B"/>
    <w:multiLevelType w:val="hybridMultilevel"/>
    <w:tmpl w:val="7EEEE5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7BF54628"/>
    <w:multiLevelType w:val="singleLevel"/>
    <w:tmpl w:val="1334F0D4"/>
    <w:lvl w:ilvl="0">
      <w:start w:val="7"/>
      <w:numFmt w:val="bullet"/>
      <w:lvlText w:val="-"/>
      <w:lvlJc w:val="left"/>
      <w:pPr>
        <w:tabs>
          <w:tab w:val="num" w:pos="360"/>
        </w:tabs>
        <w:ind w:left="360" w:hanging="360"/>
      </w:pPr>
    </w:lvl>
  </w:abstractNum>
  <w:abstractNum w:abstractNumId="4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1">
    <w:nsid w:val="7D1D0E68"/>
    <w:multiLevelType w:val="hybridMultilevel"/>
    <w:tmpl w:val="4C604DD6"/>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7D4D4720"/>
    <w:multiLevelType w:val="hybridMultilevel"/>
    <w:tmpl w:val="9BCC59E2"/>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43">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27"/>
  </w:num>
  <w:num w:numId="3">
    <w:abstractNumId w:val="30"/>
  </w:num>
  <w:num w:numId="4">
    <w:abstractNumId w:val="26"/>
  </w:num>
  <w:num w:numId="5">
    <w:abstractNumId w:val="43"/>
  </w:num>
  <w:num w:numId="6">
    <w:abstractNumId w:val="2"/>
  </w:num>
  <w:num w:numId="7">
    <w:abstractNumId w:val="20"/>
  </w:num>
  <w:num w:numId="8">
    <w:abstractNumId w:val="17"/>
  </w:num>
  <w:num w:numId="9">
    <w:abstractNumId w:val="31"/>
  </w:num>
  <w:num w:numId="10">
    <w:abstractNumId w:val="8"/>
  </w:num>
  <w:num w:numId="11">
    <w:abstractNumId w:val="28"/>
  </w:num>
  <w:num w:numId="12">
    <w:abstractNumId w:val="10"/>
  </w:num>
  <w:num w:numId="13">
    <w:abstractNumId w:val="39"/>
  </w:num>
  <w:num w:numId="14">
    <w:abstractNumId w:val="35"/>
  </w:num>
  <w:num w:numId="15">
    <w:abstractNumId w:val="11"/>
  </w:num>
  <w:num w:numId="16">
    <w:abstractNumId w:val="22"/>
  </w:num>
  <w:num w:numId="17">
    <w:abstractNumId w:val="6"/>
  </w:num>
  <w:num w:numId="18">
    <w:abstractNumId w:val="33"/>
  </w:num>
  <w:num w:numId="19">
    <w:abstractNumId w:val="1"/>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21"/>
  </w:num>
  <w:num w:numId="28">
    <w:abstractNumId w:val="7"/>
  </w:num>
  <w:num w:numId="29">
    <w:abstractNumId w:val="29"/>
  </w:num>
  <w:num w:numId="30">
    <w:abstractNumId w:val="37"/>
  </w:num>
  <w:num w:numId="31">
    <w:abstractNumId w:val="1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5"/>
  </w:num>
  <w:num w:numId="37">
    <w:abstractNumId w:val="5"/>
  </w:num>
  <w:num w:numId="38">
    <w:abstractNumId w:val="41"/>
  </w:num>
  <w:num w:numId="39">
    <w:abstractNumId w:val="0"/>
  </w:num>
  <w:num w:numId="40">
    <w:abstractNumId w:val="3"/>
  </w:num>
  <w:num w:numId="41">
    <w:abstractNumId w:val="24"/>
  </w:num>
  <w:num w:numId="42">
    <w:abstractNumId w:val="35"/>
  </w:num>
  <w:num w:numId="43">
    <w:abstractNumId w:val="23"/>
  </w:num>
  <w:num w:numId="44">
    <w:abstractNumId w:val="15"/>
  </w:num>
  <w:num w:numId="45">
    <w:abstractNumId w:val="9"/>
  </w:num>
  <w:num w:numId="46">
    <w:abstractNumId w:val="4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83563"/>
    <w:rsid w:val="00093174"/>
    <w:rsid w:val="000945AC"/>
    <w:rsid w:val="00095B18"/>
    <w:rsid w:val="000A2090"/>
    <w:rsid w:val="000A2652"/>
    <w:rsid w:val="000A3661"/>
    <w:rsid w:val="000A5AC4"/>
    <w:rsid w:val="000A74AF"/>
    <w:rsid w:val="000B31EB"/>
    <w:rsid w:val="000C1331"/>
    <w:rsid w:val="000C4127"/>
    <w:rsid w:val="000D0465"/>
    <w:rsid w:val="000E39E7"/>
    <w:rsid w:val="000E3F0C"/>
    <w:rsid w:val="000F2CD8"/>
    <w:rsid w:val="000F327C"/>
    <w:rsid w:val="00104CB7"/>
    <w:rsid w:val="00104F9A"/>
    <w:rsid w:val="00110720"/>
    <w:rsid w:val="00115248"/>
    <w:rsid w:val="00117611"/>
    <w:rsid w:val="00133913"/>
    <w:rsid w:val="00136008"/>
    <w:rsid w:val="0013638D"/>
    <w:rsid w:val="001376A5"/>
    <w:rsid w:val="001415C0"/>
    <w:rsid w:val="00143070"/>
    <w:rsid w:val="00144E0F"/>
    <w:rsid w:val="001466D5"/>
    <w:rsid w:val="001553B2"/>
    <w:rsid w:val="00155D39"/>
    <w:rsid w:val="001609F6"/>
    <w:rsid w:val="00174591"/>
    <w:rsid w:val="00177457"/>
    <w:rsid w:val="001A13F5"/>
    <w:rsid w:val="001A4DEB"/>
    <w:rsid w:val="001A526E"/>
    <w:rsid w:val="001A72C9"/>
    <w:rsid w:val="001B22CF"/>
    <w:rsid w:val="001B5D39"/>
    <w:rsid w:val="001C046A"/>
    <w:rsid w:val="001C05B9"/>
    <w:rsid w:val="001C2F0E"/>
    <w:rsid w:val="001C7259"/>
    <w:rsid w:val="001C7DB2"/>
    <w:rsid w:val="001D217E"/>
    <w:rsid w:val="001E0342"/>
    <w:rsid w:val="001E155C"/>
    <w:rsid w:val="001E2D58"/>
    <w:rsid w:val="001F67B2"/>
    <w:rsid w:val="00207CA9"/>
    <w:rsid w:val="00212A8B"/>
    <w:rsid w:val="00215929"/>
    <w:rsid w:val="002276D6"/>
    <w:rsid w:val="00227FF1"/>
    <w:rsid w:val="00236169"/>
    <w:rsid w:val="00244A06"/>
    <w:rsid w:val="00251B4E"/>
    <w:rsid w:val="002537E8"/>
    <w:rsid w:val="00260A55"/>
    <w:rsid w:val="00271A92"/>
    <w:rsid w:val="00280508"/>
    <w:rsid w:val="00284F71"/>
    <w:rsid w:val="002A447C"/>
    <w:rsid w:val="002A7278"/>
    <w:rsid w:val="002B0C00"/>
    <w:rsid w:val="002C1D8E"/>
    <w:rsid w:val="002D326E"/>
    <w:rsid w:val="002E4515"/>
    <w:rsid w:val="002F5E2E"/>
    <w:rsid w:val="002F6207"/>
    <w:rsid w:val="003037E5"/>
    <w:rsid w:val="003079CD"/>
    <w:rsid w:val="00312D43"/>
    <w:rsid w:val="00314A21"/>
    <w:rsid w:val="00317489"/>
    <w:rsid w:val="003228EF"/>
    <w:rsid w:val="00332985"/>
    <w:rsid w:val="00333106"/>
    <w:rsid w:val="00344DE4"/>
    <w:rsid w:val="0034779C"/>
    <w:rsid w:val="00351816"/>
    <w:rsid w:val="00351B4D"/>
    <w:rsid w:val="003527FA"/>
    <w:rsid w:val="0035685D"/>
    <w:rsid w:val="00357967"/>
    <w:rsid w:val="00363EED"/>
    <w:rsid w:val="00366460"/>
    <w:rsid w:val="003766AA"/>
    <w:rsid w:val="00392E48"/>
    <w:rsid w:val="0039629B"/>
    <w:rsid w:val="003A2370"/>
    <w:rsid w:val="003B183F"/>
    <w:rsid w:val="003B3E94"/>
    <w:rsid w:val="003B46DB"/>
    <w:rsid w:val="003B68E0"/>
    <w:rsid w:val="003B74EC"/>
    <w:rsid w:val="003C0091"/>
    <w:rsid w:val="003C1965"/>
    <w:rsid w:val="003C383B"/>
    <w:rsid w:val="003D1DAE"/>
    <w:rsid w:val="003D321A"/>
    <w:rsid w:val="003D3F90"/>
    <w:rsid w:val="003D41C6"/>
    <w:rsid w:val="003D4B38"/>
    <w:rsid w:val="003E345C"/>
    <w:rsid w:val="003F51C9"/>
    <w:rsid w:val="00406BC7"/>
    <w:rsid w:val="00414E9F"/>
    <w:rsid w:val="004161FA"/>
    <w:rsid w:val="00416754"/>
    <w:rsid w:val="00416A82"/>
    <w:rsid w:val="004263B6"/>
    <w:rsid w:val="0042715B"/>
    <w:rsid w:val="00437A9F"/>
    <w:rsid w:val="0044701E"/>
    <w:rsid w:val="0045100F"/>
    <w:rsid w:val="00457A17"/>
    <w:rsid w:val="004635D2"/>
    <w:rsid w:val="004655AD"/>
    <w:rsid w:val="004711B3"/>
    <w:rsid w:val="00472539"/>
    <w:rsid w:val="00481E4A"/>
    <w:rsid w:val="00490FFA"/>
    <w:rsid w:val="00491228"/>
    <w:rsid w:val="0049342C"/>
    <w:rsid w:val="00495E54"/>
    <w:rsid w:val="004B1CBF"/>
    <w:rsid w:val="004B2E30"/>
    <w:rsid w:val="004B7E71"/>
    <w:rsid w:val="004C60DF"/>
    <w:rsid w:val="004D2648"/>
    <w:rsid w:val="004D37BC"/>
    <w:rsid w:val="004D4905"/>
    <w:rsid w:val="004D5088"/>
    <w:rsid w:val="004D53DE"/>
    <w:rsid w:val="004E6C51"/>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29EC"/>
    <w:rsid w:val="005A3835"/>
    <w:rsid w:val="005A415B"/>
    <w:rsid w:val="005A799A"/>
    <w:rsid w:val="005B4C80"/>
    <w:rsid w:val="005C11CE"/>
    <w:rsid w:val="005C2F87"/>
    <w:rsid w:val="005C32BE"/>
    <w:rsid w:val="005C7C16"/>
    <w:rsid w:val="005D1DA9"/>
    <w:rsid w:val="005D29EF"/>
    <w:rsid w:val="005D2D68"/>
    <w:rsid w:val="005D4D3E"/>
    <w:rsid w:val="005D67D3"/>
    <w:rsid w:val="005E00C2"/>
    <w:rsid w:val="005E0C36"/>
    <w:rsid w:val="005E19AC"/>
    <w:rsid w:val="005F301E"/>
    <w:rsid w:val="005F4F07"/>
    <w:rsid w:val="005F640C"/>
    <w:rsid w:val="00603932"/>
    <w:rsid w:val="00604A8F"/>
    <w:rsid w:val="0060656E"/>
    <w:rsid w:val="00610C31"/>
    <w:rsid w:val="006137FE"/>
    <w:rsid w:val="00614A47"/>
    <w:rsid w:val="0061600D"/>
    <w:rsid w:val="00621D05"/>
    <w:rsid w:val="0063151A"/>
    <w:rsid w:val="00635B6F"/>
    <w:rsid w:val="0065697D"/>
    <w:rsid w:val="006600E4"/>
    <w:rsid w:val="00663F49"/>
    <w:rsid w:val="006663A8"/>
    <w:rsid w:val="00672A5E"/>
    <w:rsid w:val="00675D6A"/>
    <w:rsid w:val="00683BB7"/>
    <w:rsid w:val="00686818"/>
    <w:rsid w:val="00691128"/>
    <w:rsid w:val="00693D43"/>
    <w:rsid w:val="00696DE9"/>
    <w:rsid w:val="006A0FEB"/>
    <w:rsid w:val="006A2413"/>
    <w:rsid w:val="006A4142"/>
    <w:rsid w:val="006B02AC"/>
    <w:rsid w:val="006B469D"/>
    <w:rsid w:val="006C1AAE"/>
    <w:rsid w:val="006D1330"/>
    <w:rsid w:val="006D70E0"/>
    <w:rsid w:val="006E097B"/>
    <w:rsid w:val="006E3569"/>
    <w:rsid w:val="006E4B7E"/>
    <w:rsid w:val="006E54EC"/>
    <w:rsid w:val="006E5D97"/>
    <w:rsid w:val="006E7DE1"/>
    <w:rsid w:val="006F1108"/>
    <w:rsid w:val="006F1D9D"/>
    <w:rsid w:val="006F23B7"/>
    <w:rsid w:val="006F5963"/>
    <w:rsid w:val="0070251D"/>
    <w:rsid w:val="0071482D"/>
    <w:rsid w:val="00716326"/>
    <w:rsid w:val="0073414E"/>
    <w:rsid w:val="00737595"/>
    <w:rsid w:val="0074064E"/>
    <w:rsid w:val="0075074F"/>
    <w:rsid w:val="007522E3"/>
    <w:rsid w:val="0075456F"/>
    <w:rsid w:val="00756038"/>
    <w:rsid w:val="007618C8"/>
    <w:rsid w:val="00763FBA"/>
    <w:rsid w:val="007663B5"/>
    <w:rsid w:val="00770432"/>
    <w:rsid w:val="00775506"/>
    <w:rsid w:val="00775950"/>
    <w:rsid w:val="00777D63"/>
    <w:rsid w:val="00792784"/>
    <w:rsid w:val="00794172"/>
    <w:rsid w:val="007A1A9C"/>
    <w:rsid w:val="007A3F1B"/>
    <w:rsid w:val="007B26D0"/>
    <w:rsid w:val="007B3B76"/>
    <w:rsid w:val="007B7863"/>
    <w:rsid w:val="007C220F"/>
    <w:rsid w:val="007C4E23"/>
    <w:rsid w:val="007D5A83"/>
    <w:rsid w:val="007F5A45"/>
    <w:rsid w:val="007F6D53"/>
    <w:rsid w:val="00801754"/>
    <w:rsid w:val="008020C5"/>
    <w:rsid w:val="008072C2"/>
    <w:rsid w:val="00810B71"/>
    <w:rsid w:val="00815BE5"/>
    <w:rsid w:val="0081740B"/>
    <w:rsid w:val="00835E33"/>
    <w:rsid w:val="008427AF"/>
    <w:rsid w:val="00842F03"/>
    <w:rsid w:val="008455E1"/>
    <w:rsid w:val="00845CE9"/>
    <w:rsid w:val="00850B5B"/>
    <w:rsid w:val="00862287"/>
    <w:rsid w:val="00863710"/>
    <w:rsid w:val="0087068B"/>
    <w:rsid w:val="008714EB"/>
    <w:rsid w:val="00875FA1"/>
    <w:rsid w:val="00880C8C"/>
    <w:rsid w:val="00884DAD"/>
    <w:rsid w:val="00887C73"/>
    <w:rsid w:val="00890532"/>
    <w:rsid w:val="008919D2"/>
    <w:rsid w:val="00892C6D"/>
    <w:rsid w:val="00893FA1"/>
    <w:rsid w:val="008B1C8A"/>
    <w:rsid w:val="008B286D"/>
    <w:rsid w:val="008B41FC"/>
    <w:rsid w:val="008C06D1"/>
    <w:rsid w:val="008C24F6"/>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27D59"/>
    <w:rsid w:val="00930321"/>
    <w:rsid w:val="00933456"/>
    <w:rsid w:val="009348A7"/>
    <w:rsid w:val="00936A42"/>
    <w:rsid w:val="00940F7A"/>
    <w:rsid w:val="0094410C"/>
    <w:rsid w:val="00946E10"/>
    <w:rsid w:val="00955621"/>
    <w:rsid w:val="00956082"/>
    <w:rsid w:val="00956EB2"/>
    <w:rsid w:val="00957B4F"/>
    <w:rsid w:val="0096162B"/>
    <w:rsid w:val="00963F83"/>
    <w:rsid w:val="00975EA1"/>
    <w:rsid w:val="00980EC2"/>
    <w:rsid w:val="00993DCD"/>
    <w:rsid w:val="009A0E2F"/>
    <w:rsid w:val="009A50D3"/>
    <w:rsid w:val="009A76AA"/>
    <w:rsid w:val="009B0CFB"/>
    <w:rsid w:val="009C05EB"/>
    <w:rsid w:val="009C0CFD"/>
    <w:rsid w:val="009C35A1"/>
    <w:rsid w:val="009D1FDB"/>
    <w:rsid w:val="009D2F09"/>
    <w:rsid w:val="009D3465"/>
    <w:rsid w:val="009E7085"/>
    <w:rsid w:val="009F3950"/>
    <w:rsid w:val="00A03222"/>
    <w:rsid w:val="00A14AF5"/>
    <w:rsid w:val="00A169BE"/>
    <w:rsid w:val="00A16D9E"/>
    <w:rsid w:val="00A26A0B"/>
    <w:rsid w:val="00A318A4"/>
    <w:rsid w:val="00A32ECE"/>
    <w:rsid w:val="00A41A61"/>
    <w:rsid w:val="00A4734D"/>
    <w:rsid w:val="00A538CB"/>
    <w:rsid w:val="00A554B0"/>
    <w:rsid w:val="00A62A6D"/>
    <w:rsid w:val="00A64009"/>
    <w:rsid w:val="00A65E53"/>
    <w:rsid w:val="00A70CF8"/>
    <w:rsid w:val="00A7200E"/>
    <w:rsid w:val="00A728FE"/>
    <w:rsid w:val="00A81F30"/>
    <w:rsid w:val="00A859A4"/>
    <w:rsid w:val="00A91FD5"/>
    <w:rsid w:val="00A95DCA"/>
    <w:rsid w:val="00AA02AC"/>
    <w:rsid w:val="00AA2F0A"/>
    <w:rsid w:val="00AA5BD4"/>
    <w:rsid w:val="00AA7F1B"/>
    <w:rsid w:val="00AB13C1"/>
    <w:rsid w:val="00AC126D"/>
    <w:rsid w:val="00AC147E"/>
    <w:rsid w:val="00AC5674"/>
    <w:rsid w:val="00AD08EA"/>
    <w:rsid w:val="00AD28C1"/>
    <w:rsid w:val="00AF1F74"/>
    <w:rsid w:val="00AF6FF7"/>
    <w:rsid w:val="00B04188"/>
    <w:rsid w:val="00B054B6"/>
    <w:rsid w:val="00B06924"/>
    <w:rsid w:val="00B11DBB"/>
    <w:rsid w:val="00B171F6"/>
    <w:rsid w:val="00B22F82"/>
    <w:rsid w:val="00B27542"/>
    <w:rsid w:val="00B30B82"/>
    <w:rsid w:val="00B31689"/>
    <w:rsid w:val="00B3373F"/>
    <w:rsid w:val="00B33F2F"/>
    <w:rsid w:val="00B37AE8"/>
    <w:rsid w:val="00B50B9F"/>
    <w:rsid w:val="00B50CA2"/>
    <w:rsid w:val="00B54926"/>
    <w:rsid w:val="00B55200"/>
    <w:rsid w:val="00B617F0"/>
    <w:rsid w:val="00B61A42"/>
    <w:rsid w:val="00B63F3F"/>
    <w:rsid w:val="00B64A39"/>
    <w:rsid w:val="00B65FE4"/>
    <w:rsid w:val="00B734EA"/>
    <w:rsid w:val="00B820FF"/>
    <w:rsid w:val="00B8242B"/>
    <w:rsid w:val="00B8436E"/>
    <w:rsid w:val="00BA144C"/>
    <w:rsid w:val="00BA262A"/>
    <w:rsid w:val="00BA27CF"/>
    <w:rsid w:val="00BA2B34"/>
    <w:rsid w:val="00BA3CC9"/>
    <w:rsid w:val="00BA4E38"/>
    <w:rsid w:val="00BA5ED5"/>
    <w:rsid w:val="00BB543A"/>
    <w:rsid w:val="00BB6BA0"/>
    <w:rsid w:val="00BC2603"/>
    <w:rsid w:val="00BC290F"/>
    <w:rsid w:val="00BD0268"/>
    <w:rsid w:val="00BD13FA"/>
    <w:rsid w:val="00BE0739"/>
    <w:rsid w:val="00BE0E52"/>
    <w:rsid w:val="00BE1873"/>
    <w:rsid w:val="00BF0644"/>
    <w:rsid w:val="00BF5127"/>
    <w:rsid w:val="00BF6B71"/>
    <w:rsid w:val="00C04C42"/>
    <w:rsid w:val="00C24579"/>
    <w:rsid w:val="00C27B36"/>
    <w:rsid w:val="00C45DF9"/>
    <w:rsid w:val="00C54D4D"/>
    <w:rsid w:val="00C57612"/>
    <w:rsid w:val="00C57C59"/>
    <w:rsid w:val="00C61669"/>
    <w:rsid w:val="00C71E95"/>
    <w:rsid w:val="00C74C74"/>
    <w:rsid w:val="00C8073A"/>
    <w:rsid w:val="00C80B25"/>
    <w:rsid w:val="00C877C3"/>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07586"/>
    <w:rsid w:val="00D1077A"/>
    <w:rsid w:val="00D13C08"/>
    <w:rsid w:val="00D147CD"/>
    <w:rsid w:val="00D21800"/>
    <w:rsid w:val="00D235AE"/>
    <w:rsid w:val="00D2390F"/>
    <w:rsid w:val="00D243AE"/>
    <w:rsid w:val="00D324AD"/>
    <w:rsid w:val="00D37AEE"/>
    <w:rsid w:val="00D428EF"/>
    <w:rsid w:val="00D433C0"/>
    <w:rsid w:val="00D45F48"/>
    <w:rsid w:val="00D47A29"/>
    <w:rsid w:val="00D55666"/>
    <w:rsid w:val="00D64A04"/>
    <w:rsid w:val="00D67CEC"/>
    <w:rsid w:val="00D702F1"/>
    <w:rsid w:val="00D75918"/>
    <w:rsid w:val="00D81255"/>
    <w:rsid w:val="00D84404"/>
    <w:rsid w:val="00D92A76"/>
    <w:rsid w:val="00D95248"/>
    <w:rsid w:val="00DA17FA"/>
    <w:rsid w:val="00DA44EB"/>
    <w:rsid w:val="00DB37F2"/>
    <w:rsid w:val="00DB4B29"/>
    <w:rsid w:val="00DB60CC"/>
    <w:rsid w:val="00DC778F"/>
    <w:rsid w:val="00DD14B4"/>
    <w:rsid w:val="00DD2937"/>
    <w:rsid w:val="00DD45F2"/>
    <w:rsid w:val="00DF2A02"/>
    <w:rsid w:val="00DF597D"/>
    <w:rsid w:val="00DF7BF5"/>
    <w:rsid w:val="00DF7D42"/>
    <w:rsid w:val="00E03E16"/>
    <w:rsid w:val="00E05C2B"/>
    <w:rsid w:val="00E07650"/>
    <w:rsid w:val="00E10F80"/>
    <w:rsid w:val="00E11A57"/>
    <w:rsid w:val="00E1227E"/>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8415C"/>
    <w:rsid w:val="00E859DB"/>
    <w:rsid w:val="00E860A7"/>
    <w:rsid w:val="00E9545B"/>
    <w:rsid w:val="00EA3E4B"/>
    <w:rsid w:val="00EC26B3"/>
    <w:rsid w:val="00EC4F23"/>
    <w:rsid w:val="00ED0E06"/>
    <w:rsid w:val="00ED4999"/>
    <w:rsid w:val="00EE4365"/>
    <w:rsid w:val="00EF418C"/>
    <w:rsid w:val="00F007D5"/>
    <w:rsid w:val="00F1613E"/>
    <w:rsid w:val="00F171D8"/>
    <w:rsid w:val="00F20AF2"/>
    <w:rsid w:val="00F225C4"/>
    <w:rsid w:val="00F2378A"/>
    <w:rsid w:val="00F23E8D"/>
    <w:rsid w:val="00F25C19"/>
    <w:rsid w:val="00F346BB"/>
    <w:rsid w:val="00F352E6"/>
    <w:rsid w:val="00F40935"/>
    <w:rsid w:val="00F4279F"/>
    <w:rsid w:val="00F47826"/>
    <w:rsid w:val="00F55648"/>
    <w:rsid w:val="00F564FA"/>
    <w:rsid w:val="00F60F88"/>
    <w:rsid w:val="00F61035"/>
    <w:rsid w:val="00F6168E"/>
    <w:rsid w:val="00F64269"/>
    <w:rsid w:val="00F64C91"/>
    <w:rsid w:val="00F70612"/>
    <w:rsid w:val="00F9371A"/>
    <w:rsid w:val="00F95848"/>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A3935-7C9C-4654-8E41-8AFF90EFD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145</TotalTime>
  <Pages>31</Pages>
  <Words>9660</Words>
  <Characters>55066</Characters>
  <Application>Microsoft Office Word</Application>
  <DocSecurity>0</DocSecurity>
  <Lines>458</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64597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63</cp:revision>
  <cp:lastPrinted>2018-04-09T12:27:00Z</cp:lastPrinted>
  <dcterms:created xsi:type="dcterms:W3CDTF">2024-01-15T13:54:00Z</dcterms:created>
  <dcterms:modified xsi:type="dcterms:W3CDTF">2025-11-18T12:10:00Z</dcterms:modified>
</cp:coreProperties>
</file>